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BD36116" w:rsidR="007A5B38" w:rsidRPr="00FB18B9" w:rsidRDefault="000C5734" w:rsidP="007A5B38">
      <w:pPr>
        <w:pStyle w:val="3GPPHeader"/>
        <w:rPr>
          <w:lang w:val="en-US"/>
        </w:rPr>
      </w:pPr>
      <w:bookmarkStart w:id="0" w:name="_GoBack"/>
      <w:bookmarkEnd w:id="0"/>
      <w:r w:rsidRPr="00FB18B9">
        <w:rPr>
          <w:lang w:val="en-US"/>
        </w:rPr>
        <w:t>3GPP TSG RAN WG1 Meeting AH 1801</w:t>
      </w:r>
      <w:r w:rsidR="007A5B38" w:rsidRPr="00FB18B9">
        <w:rPr>
          <w:lang w:val="en-US"/>
        </w:rPr>
        <w:tab/>
      </w:r>
      <w:r w:rsidR="00FB18B9" w:rsidRPr="00FB18B9">
        <w:rPr>
          <w:lang w:val="en-US"/>
        </w:rPr>
        <w:t>R1-1801028</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6E37B4C" w:rsidR="00E90E49" w:rsidRPr="00327997" w:rsidRDefault="003D3C45" w:rsidP="00327997">
      <w:pPr>
        <w:pStyle w:val="3GPPHeader"/>
      </w:pPr>
      <w:r w:rsidRPr="00327997">
        <w:t>Title:</w:t>
      </w:r>
      <w:r w:rsidR="00E90E49" w:rsidRPr="00327997">
        <w:tab/>
      </w:r>
      <w:r w:rsidR="0039716B">
        <w:t>Summary of CSI reporting v1</w:t>
      </w:r>
    </w:p>
    <w:p w14:paraId="2D554DE3" w14:textId="4029D2FF" w:rsidR="00952A24" w:rsidRPr="00327997" w:rsidRDefault="00952A24" w:rsidP="00327997">
      <w:pPr>
        <w:pStyle w:val="3GPPHeader"/>
      </w:pPr>
      <w:r w:rsidRPr="00327997">
        <w:t>Agenda Item:</w:t>
      </w:r>
      <w:r w:rsidRPr="00327997">
        <w:tab/>
      </w:r>
      <w:r w:rsidR="0039716B">
        <w:t>7.2.2.2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F027A79" w14:textId="7B65029D" w:rsidR="00562960" w:rsidRDefault="000C5734" w:rsidP="005F0E45">
      <w:pPr>
        <w:pStyle w:val="BodyText"/>
      </w:pPr>
      <w:r>
        <w:t xml:space="preserve">In </w:t>
      </w:r>
      <w:r w:rsidR="0086105B">
        <w:t>t</w:t>
      </w:r>
      <w:r w:rsidR="00F333D7">
        <w:t xml:space="preserve">his document a summary of proposals in </w:t>
      </w:r>
      <w:proofErr w:type="spellStart"/>
      <w:r w:rsidR="00F333D7">
        <w:t>tdocs</w:t>
      </w:r>
      <w:proofErr w:type="spellEnd"/>
      <w:r w:rsidR="00F333D7">
        <w:t xml:space="preserve"> under agenda item 7.2.2.2 is presented.</w:t>
      </w:r>
    </w:p>
    <w:p w14:paraId="5EDBEB57" w14:textId="77777777" w:rsidR="0002298C" w:rsidRPr="0002298C" w:rsidRDefault="0002298C" w:rsidP="0042032D">
      <w:pPr>
        <w:rPr>
          <w:b/>
        </w:rPr>
      </w:pPr>
    </w:p>
    <w:p w14:paraId="17B745C4" w14:textId="02FAF368" w:rsidR="0039716B" w:rsidRDefault="0039716B" w:rsidP="0039716B">
      <w:pPr>
        <w:pStyle w:val="Heading1"/>
      </w:pPr>
      <w:r>
        <w:t>Issues with RRC impact</w:t>
      </w:r>
    </w:p>
    <w:p w14:paraId="5D23D46F" w14:textId="77777777" w:rsidR="00F333D7" w:rsidRDefault="00F333D7" w:rsidP="00F333D7">
      <w:pPr>
        <w:pStyle w:val="Heading2"/>
      </w:pPr>
      <w:r>
        <w:t xml:space="preserve">RRC-parameter </w:t>
      </w:r>
      <w:proofErr w:type="spellStart"/>
      <w:r w:rsidRPr="001822EF">
        <w:rPr>
          <w:i/>
        </w:rPr>
        <w:t>NumberCQI</w:t>
      </w:r>
      <w:proofErr w:type="spellEnd"/>
    </w:p>
    <w:p w14:paraId="42998F73" w14:textId="3C712E65" w:rsidR="00F333D7" w:rsidRDefault="00F333D7" w:rsidP="00F333D7">
      <w:r>
        <w:rPr>
          <w:color w:val="000000"/>
        </w:rPr>
        <w:t xml:space="preserve">The maximum number of CWs that a CQI can be reported for is determined by the RRC parameter </w:t>
      </w:r>
      <w:proofErr w:type="spellStart"/>
      <w:r w:rsidRPr="00BA6560">
        <w:rPr>
          <w:i/>
        </w:rPr>
        <w:t>nrofCQIsPerReport</w:t>
      </w:r>
      <w:proofErr w:type="spellEnd"/>
      <w:r>
        <w:rPr>
          <w:i/>
        </w:rPr>
        <w:t xml:space="preserve"> (</w:t>
      </w:r>
      <w:proofErr w:type="spellStart"/>
      <w:r>
        <w:rPr>
          <w:i/>
        </w:rPr>
        <w:t>NumberCQI</w:t>
      </w:r>
      <w:proofErr w:type="spellEnd"/>
      <w:r>
        <w:rPr>
          <w:i/>
        </w:rPr>
        <w:t xml:space="preserve"> </w:t>
      </w:r>
      <w:r>
        <w:t>in TS38.214). Howe</w:t>
      </w:r>
      <w:r w:rsidR="00DB5732">
        <w:t xml:space="preserve">ver, as some companies point out, </w:t>
      </w:r>
      <w:r>
        <w:t>this can be determined from the rank restriction signalling instead.</w:t>
      </w:r>
    </w:p>
    <w:p w14:paraId="1821028D" w14:textId="77777777" w:rsidR="00F333D7" w:rsidRDefault="00F333D7" w:rsidP="00F333D7">
      <w:pPr>
        <w:rPr>
          <w:b/>
        </w:rPr>
      </w:pPr>
      <w:r w:rsidRPr="001822EF">
        <w:rPr>
          <w:b/>
        </w:rPr>
        <w:t>Proposal</w:t>
      </w:r>
      <w:r>
        <w:rPr>
          <w:b/>
        </w:rPr>
        <w:t xml:space="preserve"> 2.1</w:t>
      </w:r>
      <w:r w:rsidRPr="001822EF">
        <w:rPr>
          <w:b/>
        </w:rPr>
        <w:t>:</w:t>
      </w:r>
    </w:p>
    <w:p w14:paraId="456B918C" w14:textId="77777777" w:rsidR="00F333D7" w:rsidRPr="001822EF" w:rsidRDefault="00F333D7" w:rsidP="00F333D7">
      <w:pPr>
        <w:pStyle w:val="ListParagraph"/>
        <w:numPr>
          <w:ilvl w:val="0"/>
          <w:numId w:val="19"/>
        </w:numPr>
        <w:rPr>
          <w:b/>
        </w:rPr>
      </w:pPr>
      <w:r>
        <w:t xml:space="preserve">Whether a single-part CSI report contains one or two CQI fields is determined from the rank restriction signalling. The </w:t>
      </w:r>
      <w:r>
        <w:rPr>
          <w:color w:val="000000"/>
        </w:rPr>
        <w:t xml:space="preserve">RRC parameter </w:t>
      </w:r>
      <w:proofErr w:type="spellStart"/>
      <w:r w:rsidRPr="00BA6560">
        <w:rPr>
          <w:i/>
        </w:rPr>
        <w:t>nrofCQIsPerReport</w:t>
      </w:r>
      <w:proofErr w:type="spellEnd"/>
      <w:r>
        <w:rPr>
          <w:i/>
        </w:rPr>
        <w:t xml:space="preserve"> </w:t>
      </w:r>
      <w:r>
        <w:t>is removed.</w:t>
      </w:r>
    </w:p>
    <w:p w14:paraId="1B8925FF" w14:textId="77777777" w:rsidR="00F333D7" w:rsidRDefault="00F333D7" w:rsidP="00F333D7">
      <w:pPr>
        <w:pStyle w:val="Heading2"/>
      </w:pPr>
      <w:r>
        <w:t>CSI reporting band value range</w:t>
      </w:r>
    </w:p>
    <w:p w14:paraId="77835ABC" w14:textId="37CDC6A2" w:rsidR="00F333D7" w:rsidRDefault="00F333D7" w:rsidP="00F333D7">
      <w:r>
        <w:t xml:space="preserve">The value range </w:t>
      </w:r>
      <w:r w:rsidR="00DB5732">
        <w:t xml:space="preserve">for the CSI reporting band </w:t>
      </w:r>
      <w:r>
        <w:t>is missing in 38.331:</w:t>
      </w:r>
    </w:p>
    <w:p w14:paraId="053CD9DC" w14:textId="6472CB59" w:rsidR="00F333D7" w:rsidRDefault="00F333D7" w:rsidP="00F333D7">
      <w:r>
        <w:rPr>
          <w:noProof/>
        </w:rPr>
        <mc:AlternateContent>
          <mc:Choice Requires="wps">
            <w:drawing>
              <wp:inline distT="0" distB="0" distL="0" distR="0" wp14:anchorId="037C916C" wp14:editId="5CE39C85">
                <wp:extent cx="5162550" cy="266700"/>
                <wp:effectExtent l="0" t="0" r="19050" b="19050"/>
                <wp:docPr id="3" name="Text Box 3"/>
                <wp:cNvGraphicFramePr/>
                <a:graphic xmlns:a="http://schemas.openxmlformats.org/drawingml/2006/main">
                  <a:graphicData uri="http://schemas.microsoft.com/office/word/2010/wordprocessingShape">
                    <wps:wsp>
                      <wps:cNvSpPr txBox="1"/>
                      <wps:spPr>
                        <a:xfrm>
                          <a:off x="0" y="0"/>
                          <a:ext cx="5162550" cy="266700"/>
                        </a:xfrm>
                        <a:prstGeom prst="rect">
                          <a:avLst/>
                        </a:prstGeom>
                        <a:solidFill>
                          <a:schemeClr val="lt1"/>
                        </a:solidFill>
                        <a:ln w="6350">
                          <a:solidFill>
                            <a:prstClr val="black"/>
                          </a:solidFill>
                        </a:ln>
                      </wps:spPr>
                      <wps:txbx>
                        <w:txbxContent>
                          <w:p w14:paraId="62ACC3EB" w14:textId="77777777" w:rsidR="00F333D7" w:rsidRPr="00000A61" w:rsidRDefault="00F333D7" w:rsidP="00F333D7">
                            <w:pPr>
                              <w:pStyle w:val="PL"/>
                            </w:pPr>
                            <w:r>
                              <w:tab/>
                            </w:r>
                            <w:r w:rsidRPr="00000A61">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ffsValue</w:t>
                            </w:r>
                            <w:r w:rsidRPr="00000A61">
                              <w:t>))</w:t>
                            </w:r>
                          </w:p>
                          <w:p w14:paraId="18E4EA76" w14:textId="77777777" w:rsidR="00F333D7" w:rsidRDefault="00F333D7" w:rsidP="00F333D7">
                            <w:pPr>
                              <w:pStyle w:val="B1"/>
                            </w:pPr>
                          </w:p>
                          <w:p w14:paraId="21036D69" w14:textId="77777777" w:rsidR="00F333D7" w:rsidRDefault="00F333D7" w:rsidP="00F333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37C916C" id="_x0000_t202" coordsize="21600,21600" o:spt="202" path="m,l,21600r21600,l21600,xe">
                <v:stroke joinstyle="miter"/>
                <v:path gradientshapeok="t" o:connecttype="rect"/>
              </v:shapetype>
              <v:shape id="Text Box 3" o:spid="_x0000_s1026" type="#_x0000_t202" style="width:406.5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" fillcolor="white [3201]" strokeweight=".5pt">
                <v:textbox>
                  <w:txbxContent>
                    <w:p w14:paraId="62ACC3EB" w14:textId="77777777" w:rsidR="00F333D7" w:rsidRPr="00000A61" w:rsidRDefault="00F333D7" w:rsidP="00F333D7">
                      <w:pPr>
                        <w:pStyle w:val="PL"/>
                      </w:pPr>
                      <w:r>
                        <w:tab/>
                      </w:r>
                      <w:r w:rsidRPr="00000A61">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ffsValue</w:t>
                      </w:r>
                      <w:r w:rsidRPr="00000A61">
                        <w:t>))</w:t>
                      </w:r>
                    </w:p>
                    <w:p w14:paraId="18E4EA76" w14:textId="77777777" w:rsidR="00F333D7" w:rsidRDefault="00F333D7" w:rsidP="00F333D7">
                      <w:pPr>
                        <w:pStyle w:val="B1"/>
                      </w:pPr>
                    </w:p>
                    <w:p w14:paraId="21036D69" w14:textId="77777777" w:rsidR="00F333D7" w:rsidRDefault="00F333D7" w:rsidP="00F333D7"/>
                  </w:txbxContent>
                </v:textbox>
                <w10:anchorlock/>
              </v:shape>
            </w:pict>
          </mc:Fallback>
        </mc:AlternateContent>
      </w:r>
    </w:p>
    <w:p w14:paraId="0A7E6E45" w14:textId="7F8631F0" w:rsidR="00F333D7" w:rsidRDefault="00F333D7" w:rsidP="00F333D7">
      <w:pPr>
        <w:rPr>
          <w:b/>
        </w:rPr>
      </w:pPr>
      <w:r w:rsidRPr="00562960">
        <w:rPr>
          <w:b/>
        </w:rPr>
        <w:t>Proposal</w:t>
      </w:r>
      <w:r w:rsidR="00DB5732">
        <w:rPr>
          <w:b/>
        </w:rPr>
        <w:t xml:space="preserve"> 2.2</w:t>
      </w:r>
      <w:r w:rsidRPr="00562960">
        <w:rPr>
          <w:b/>
        </w:rPr>
        <w:t>:</w:t>
      </w:r>
    </w:p>
    <w:p w14:paraId="2F58FA06" w14:textId="77777777" w:rsidR="00F333D7" w:rsidRPr="003E702E" w:rsidRDefault="00F333D7" w:rsidP="00F333D7">
      <w:pPr>
        <w:pStyle w:val="ListParagraph"/>
        <w:numPr>
          <w:ilvl w:val="0"/>
          <w:numId w:val="19"/>
        </w:numPr>
        <w:rPr>
          <w:b/>
        </w:rPr>
      </w:pPr>
      <w:r>
        <w:t xml:space="preserve">The value range of </w:t>
      </w:r>
      <w:r w:rsidRPr="00562960">
        <w:rPr>
          <w:i/>
        </w:rPr>
        <w:t>csi-</w:t>
      </w:r>
      <w:proofErr w:type="spellStart"/>
      <w:r w:rsidRPr="00562960">
        <w:rPr>
          <w:i/>
        </w:rPr>
        <w:t>ReportingBand</w:t>
      </w:r>
      <w:proofErr w:type="spellEnd"/>
      <w:r>
        <w:rPr>
          <w:i/>
        </w:rPr>
        <w:t xml:space="preserve"> </w:t>
      </w:r>
      <w:r>
        <w:t xml:space="preserve">is a bitmap of size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RB</m:t>
                </m:r>
              </m:sup>
            </m:sSubSup>
            <m:r>
              <w:rPr>
                <w:rFonts w:ascii="Cambria Math" w:hAnsi="Cambria Math"/>
              </w:rPr>
              <m:t>/S</m:t>
            </m:r>
          </m:e>
        </m:d>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RB</m:t>
            </m:r>
          </m:sup>
        </m:sSubSup>
      </m:oMath>
      <w:r>
        <w:t xml:space="preserve"> is the bandwidth of the associated DL BWP and </w:t>
      </w:r>
      <m:oMath>
        <m:r>
          <w:rPr>
            <w:rFonts w:ascii="Cambria Math" w:hAnsi="Cambria Math"/>
          </w:rPr>
          <m:t>S</m:t>
        </m:r>
      </m:oMath>
      <w:r>
        <w:t xml:space="preserve"> is the subband size</w:t>
      </w:r>
    </w:p>
    <w:p w14:paraId="705885D7" w14:textId="77777777" w:rsidR="00F333D7" w:rsidRPr="00F333D7" w:rsidRDefault="00F333D7" w:rsidP="00F333D7"/>
    <w:p w14:paraId="4D4E0143" w14:textId="413E5523" w:rsidR="00052CF6" w:rsidRDefault="006E417D" w:rsidP="00052CF6">
      <w:pPr>
        <w:pStyle w:val="Heading2"/>
      </w:pPr>
      <w:r>
        <w:t>CSI collision and PUCCH CSI resource configuration</w:t>
      </w:r>
    </w:p>
    <w:p w14:paraId="0F55088B" w14:textId="6D59844A" w:rsidR="006E417D" w:rsidRDefault="006E417D" w:rsidP="006E417D">
      <w:pPr>
        <w:pStyle w:val="Heading3"/>
      </w:pPr>
      <w:r>
        <w:t>Remaining CSI priority rules</w:t>
      </w:r>
    </w:p>
    <w:p w14:paraId="1E34F1E9" w14:textId="2EA65A65" w:rsidR="00E70167" w:rsidRPr="00E70167" w:rsidRDefault="00E70167" w:rsidP="00E70167">
      <w:r>
        <w:t>There are some</w:t>
      </w:r>
      <w:r w:rsidR="0010708D">
        <w:t xml:space="preserve"> CSI priority rules that are remaining, for instance when two PUCCH-based reports collide or when Type I and Type II CIS collides. Furthermore, as some companies points out, some of the description of priority rules in 38.214 are redundant and the description can probably be simplified once all priority rules are in place.</w:t>
      </w:r>
    </w:p>
    <w:p w14:paraId="0EAC2E22" w14:textId="1002A45D" w:rsidR="00C82077" w:rsidRPr="00C82077" w:rsidRDefault="00DB5732" w:rsidP="00C82077">
      <w:r w:rsidRPr="00DB5732">
        <w:rPr>
          <w:b/>
        </w:rPr>
        <w:t>Issue 2.3</w:t>
      </w:r>
      <w:r>
        <w:rPr>
          <w:b/>
        </w:rPr>
        <w:t>.1</w:t>
      </w:r>
      <w:r w:rsidR="00C82077" w:rsidRPr="00DB5732">
        <w:rPr>
          <w:b/>
        </w:rPr>
        <w:t>:</w:t>
      </w:r>
      <w:r w:rsidR="00C82077">
        <w:t xml:space="preserve"> </w:t>
      </w:r>
      <w:r>
        <w:t>Which</w:t>
      </w:r>
      <w:r w:rsidR="0010708D">
        <w:t xml:space="preserve"> additional</w:t>
      </w:r>
      <w:r>
        <w:t xml:space="preserve"> CSI priority rules apply?</w:t>
      </w:r>
    </w:p>
    <w:p w14:paraId="15861BE2" w14:textId="3F48D2F5" w:rsidR="00A33D91" w:rsidRDefault="00C82077" w:rsidP="00A33D91">
      <w:pPr>
        <w:pStyle w:val="ListParagraph"/>
        <w:numPr>
          <w:ilvl w:val="0"/>
          <w:numId w:val="19"/>
        </w:numPr>
      </w:pPr>
      <w:r>
        <w:t>Criterion</w:t>
      </w:r>
      <w:r w:rsidR="00A33D91">
        <w:t xml:space="preserve"> 1: </w:t>
      </w:r>
      <w:r>
        <w:t>R</w:t>
      </w:r>
      <w:r w:rsidR="00A33D91">
        <w:t>eport with longer periodicity has priority over lower periodicity (Ericsson)</w:t>
      </w:r>
    </w:p>
    <w:p w14:paraId="3D07DBEE" w14:textId="26E1C8D5" w:rsidR="00467ED9" w:rsidRDefault="00C82077" w:rsidP="00A33D91">
      <w:pPr>
        <w:pStyle w:val="ListParagraph"/>
        <w:numPr>
          <w:ilvl w:val="0"/>
          <w:numId w:val="19"/>
        </w:numPr>
      </w:pPr>
      <w:r>
        <w:t>Criterion 2: SP reports have priority over P reports</w:t>
      </w:r>
      <w:r w:rsidR="00225FFE">
        <w:t xml:space="preserve"> (Samsung</w:t>
      </w:r>
      <w:r w:rsidR="00DB5732">
        <w:t xml:space="preserve">, </w:t>
      </w:r>
      <w:r w:rsidR="001A385E">
        <w:t>Sharp</w:t>
      </w:r>
      <w:r w:rsidR="00E70167">
        <w:t>, Nokia</w:t>
      </w:r>
      <w:r w:rsidR="005F082E">
        <w:t>, DCM</w:t>
      </w:r>
      <w:r w:rsidR="00225FFE">
        <w:t>)</w:t>
      </w:r>
    </w:p>
    <w:p w14:paraId="77AB356D" w14:textId="76A43578" w:rsidR="00C82077" w:rsidRDefault="00C82077" w:rsidP="00A33D91">
      <w:pPr>
        <w:pStyle w:val="ListParagraph"/>
        <w:numPr>
          <w:ilvl w:val="0"/>
          <w:numId w:val="19"/>
        </w:numPr>
      </w:pPr>
      <w:r>
        <w:t>Criterion 3: Type II report has priority over Type I report</w:t>
      </w:r>
      <w:r w:rsidR="00225FFE">
        <w:t xml:space="preserve"> (Samsung</w:t>
      </w:r>
      <w:r w:rsidR="00254012">
        <w:t>, Qualcomm</w:t>
      </w:r>
      <w:r w:rsidR="00225FFE">
        <w:t>)</w:t>
      </w:r>
    </w:p>
    <w:p w14:paraId="678E4591" w14:textId="55A96A81" w:rsidR="00C82077" w:rsidRDefault="0063791F" w:rsidP="00A33D91">
      <w:pPr>
        <w:pStyle w:val="ListParagraph"/>
        <w:numPr>
          <w:ilvl w:val="0"/>
          <w:numId w:val="19"/>
        </w:numPr>
      </w:pPr>
      <w:r>
        <w:t xml:space="preserve">Criterion 4: Report </w:t>
      </w:r>
      <w:r w:rsidR="007116C7">
        <w:t xml:space="preserve">for </w:t>
      </w:r>
      <w:proofErr w:type="spellStart"/>
      <w:r w:rsidR="007116C7">
        <w:t>PCell</w:t>
      </w:r>
      <w:proofErr w:type="spellEnd"/>
      <w:r w:rsidR="007116C7">
        <w:t xml:space="preserve"> and </w:t>
      </w:r>
      <w:proofErr w:type="spellStart"/>
      <w:r w:rsidR="007116C7">
        <w:t>PSCell</w:t>
      </w:r>
      <w:proofErr w:type="spellEnd"/>
      <w:r w:rsidR="007116C7">
        <w:t xml:space="preserve"> has priority over other </w:t>
      </w:r>
      <w:proofErr w:type="spellStart"/>
      <w:r w:rsidR="007116C7">
        <w:t>cellIDs</w:t>
      </w:r>
      <w:proofErr w:type="spellEnd"/>
      <w:r w:rsidR="00295E67">
        <w:t xml:space="preserve"> (Nokia)</w:t>
      </w:r>
    </w:p>
    <w:p w14:paraId="497A0B8C" w14:textId="2762890D" w:rsidR="0063791F" w:rsidRDefault="0063791F" w:rsidP="00A33D91">
      <w:pPr>
        <w:pStyle w:val="ListParagraph"/>
        <w:numPr>
          <w:ilvl w:val="0"/>
          <w:numId w:val="19"/>
        </w:numPr>
      </w:pPr>
      <w:r>
        <w:t xml:space="preserve">Criterion 5: Report with lower </w:t>
      </w:r>
      <w:proofErr w:type="spellStart"/>
      <w:r>
        <w:t>reportID</w:t>
      </w:r>
      <w:proofErr w:type="spellEnd"/>
      <w:r>
        <w:t xml:space="preserve"> has priority over higher </w:t>
      </w:r>
      <w:proofErr w:type="spellStart"/>
      <w:r>
        <w:t>reportID</w:t>
      </w:r>
      <w:proofErr w:type="spellEnd"/>
      <w:r w:rsidR="00295E67">
        <w:t xml:space="preserve"> (Ericsson)</w:t>
      </w:r>
    </w:p>
    <w:p w14:paraId="76ABB457" w14:textId="6F828DB9" w:rsidR="00225FFE" w:rsidRDefault="00225FFE" w:rsidP="00A33D91">
      <w:pPr>
        <w:pStyle w:val="ListParagraph"/>
        <w:numPr>
          <w:ilvl w:val="0"/>
          <w:numId w:val="19"/>
        </w:numPr>
      </w:pPr>
      <w:r>
        <w:t>Criterion 6: CRI/L1-RSRP reports has priority over other CSI reports (</w:t>
      </w:r>
      <w:r w:rsidR="00E70167">
        <w:t>Nokia</w:t>
      </w:r>
      <w:r w:rsidR="0010708D">
        <w:t>, Samsung (for A reports)</w:t>
      </w:r>
      <w:r w:rsidR="00295E67">
        <w:t>)</w:t>
      </w:r>
    </w:p>
    <w:p w14:paraId="751ACA77" w14:textId="3B48E623" w:rsidR="00225FFE" w:rsidRDefault="00225FFE" w:rsidP="00225FFE">
      <w:pPr>
        <w:pStyle w:val="ListParagraph"/>
        <w:numPr>
          <w:ilvl w:val="0"/>
          <w:numId w:val="19"/>
        </w:numPr>
      </w:pPr>
      <w:r>
        <w:t>Criterion 7: CSI reports has priority over</w:t>
      </w:r>
      <w:r w:rsidR="00295E67">
        <w:t xml:space="preserve"> CRI/L1-RSRP reports</w:t>
      </w:r>
      <w:r>
        <w:t xml:space="preserve"> </w:t>
      </w:r>
      <w:r w:rsidR="00E70167">
        <w:t>(Samsung</w:t>
      </w:r>
      <w:r w:rsidR="0010708D">
        <w:t xml:space="preserve"> (for P/SP reports)</w:t>
      </w:r>
      <w:r w:rsidR="00E70167">
        <w:t>)</w:t>
      </w:r>
    </w:p>
    <w:p w14:paraId="130D432A" w14:textId="69CEB32B" w:rsidR="00A44010" w:rsidRPr="00A44010" w:rsidRDefault="00A44010" w:rsidP="00E70167">
      <w:r>
        <w:lastRenderedPageBreak/>
        <w:t>The following proposal for a complete set of CSI priority rules</w:t>
      </w:r>
      <w:r w:rsidR="00DB5732">
        <w:t>, both incorporating already agreed rules as well as the remaining,</w:t>
      </w:r>
      <w:r>
        <w:t xml:space="preserve"> tries to capture the majority view:</w:t>
      </w:r>
    </w:p>
    <w:p w14:paraId="3C821684" w14:textId="3D46E49D" w:rsidR="00E70167" w:rsidRPr="00363948" w:rsidRDefault="00A44010" w:rsidP="00E70167">
      <w:pPr>
        <w:rPr>
          <w:b/>
        </w:rPr>
      </w:pPr>
      <w:r>
        <w:rPr>
          <w:b/>
        </w:rPr>
        <w:t>Proposal</w:t>
      </w:r>
      <w:r w:rsidR="00DB5732">
        <w:rPr>
          <w:b/>
        </w:rPr>
        <w:t xml:space="preserve"> 2.3.1</w:t>
      </w:r>
      <w:r w:rsidR="0010708D" w:rsidRPr="00363948">
        <w:rPr>
          <w:b/>
        </w:rPr>
        <w:t>:</w:t>
      </w:r>
    </w:p>
    <w:p w14:paraId="45151E20" w14:textId="00B14F73" w:rsidR="00A44010" w:rsidRDefault="00A44010" w:rsidP="00A44010">
      <w:pPr>
        <w:pStyle w:val="ListParagraph"/>
        <w:numPr>
          <w:ilvl w:val="0"/>
          <w:numId w:val="19"/>
        </w:numPr>
      </w:pPr>
      <w:r w:rsidRPr="00A44010">
        <w:t>The fol</w:t>
      </w:r>
      <w:r>
        <w:t>lowing CSI priority rules appl</w:t>
      </w:r>
      <w:r w:rsidR="00F70F23">
        <w:t>y</w:t>
      </w:r>
      <w:r>
        <w:t>:</w:t>
      </w:r>
    </w:p>
    <w:p w14:paraId="74ED843B" w14:textId="38B6D4BF" w:rsidR="0010708D" w:rsidRDefault="00A44010" w:rsidP="00A44010">
      <w:pPr>
        <w:pStyle w:val="ListParagraph"/>
        <w:numPr>
          <w:ilvl w:val="1"/>
          <w:numId w:val="19"/>
        </w:numPr>
      </w:pPr>
      <w:r>
        <w:t>Reports are first prioritized according to Rule #1, then according to Rule #2 if they have the same priority according to Rule #1, and so forth…</w:t>
      </w:r>
    </w:p>
    <w:p w14:paraId="1F417BE1" w14:textId="3C51467F" w:rsidR="00A44010" w:rsidRDefault="00A44010" w:rsidP="00A44010">
      <w:pPr>
        <w:pStyle w:val="ListParagraph"/>
        <w:numPr>
          <w:ilvl w:val="1"/>
          <w:numId w:val="19"/>
        </w:numPr>
      </w:pPr>
      <w:r>
        <w:t>Rule #1: Time-domain behaviour</w:t>
      </w:r>
      <w:r w:rsidR="00DB5732">
        <w:t xml:space="preserve"> / channel (</w:t>
      </w:r>
      <w:r>
        <w:t>AP-CSI &gt; SP-CSI on PUSCH &gt; SP-CSI on PUCCH &gt; P-CSI)</w:t>
      </w:r>
    </w:p>
    <w:p w14:paraId="63CAE4A6" w14:textId="5CCF5472" w:rsidR="00A44010" w:rsidRDefault="00DB5732" w:rsidP="00A44010">
      <w:pPr>
        <w:pStyle w:val="ListParagraph"/>
        <w:numPr>
          <w:ilvl w:val="1"/>
          <w:numId w:val="19"/>
        </w:numPr>
      </w:pPr>
      <w:r>
        <w:t xml:space="preserve">Rule #2: CSI content (Beam reports &gt; </w:t>
      </w:r>
      <w:r w:rsidR="00A44010">
        <w:t>Type II CSI &gt; Type I CSI)</w:t>
      </w:r>
    </w:p>
    <w:p w14:paraId="27F44F4B" w14:textId="2087CFAE" w:rsidR="00A44010" w:rsidRDefault="00DB5732" w:rsidP="00A44010">
      <w:pPr>
        <w:pStyle w:val="ListParagraph"/>
        <w:numPr>
          <w:ilvl w:val="1"/>
          <w:numId w:val="19"/>
        </w:numPr>
      </w:pPr>
      <w:r>
        <w:t xml:space="preserve">Rule #3: </w:t>
      </w:r>
      <w:proofErr w:type="spellStart"/>
      <w:r>
        <w:t>cellID</w:t>
      </w:r>
      <w:proofErr w:type="spellEnd"/>
      <w:r>
        <w:t xml:space="preserve"> (</w:t>
      </w:r>
      <w:proofErr w:type="spellStart"/>
      <w:r w:rsidR="00A44010">
        <w:t>PCell</w:t>
      </w:r>
      <w:proofErr w:type="spellEnd"/>
      <w:r w:rsidR="00A44010">
        <w:t xml:space="preserve"> &gt; </w:t>
      </w:r>
      <w:proofErr w:type="spellStart"/>
      <w:r w:rsidR="00A44010">
        <w:t>PSCell</w:t>
      </w:r>
      <w:proofErr w:type="spellEnd"/>
      <w:r w:rsidR="00A44010">
        <w:t xml:space="preserve"> &gt; other cell IDs in increasing order)</w:t>
      </w:r>
    </w:p>
    <w:p w14:paraId="17137D75" w14:textId="74876C05" w:rsidR="00A44010" w:rsidRPr="00A44010" w:rsidRDefault="00A44010" w:rsidP="00A44010">
      <w:pPr>
        <w:pStyle w:val="ListParagraph"/>
        <w:numPr>
          <w:ilvl w:val="1"/>
          <w:numId w:val="19"/>
        </w:numPr>
      </w:pPr>
      <w:r>
        <w:t xml:space="preserve">Rule #4: </w:t>
      </w:r>
      <w:proofErr w:type="spellStart"/>
      <w:r w:rsidR="00FB1488">
        <w:t>csiReportID</w:t>
      </w:r>
      <w:proofErr w:type="spellEnd"/>
      <w:r w:rsidR="00DB5732">
        <w:t xml:space="preserve"> (in increasing order)</w:t>
      </w:r>
    </w:p>
    <w:p w14:paraId="12A9FD34" w14:textId="77777777" w:rsidR="00A44010" w:rsidRDefault="00A44010" w:rsidP="00A44010">
      <w:pPr>
        <w:pStyle w:val="ListParagraph"/>
        <w:rPr>
          <w:highlight w:val="yellow"/>
        </w:rPr>
      </w:pPr>
    </w:p>
    <w:p w14:paraId="6D60D611" w14:textId="77777777" w:rsidR="0010708D" w:rsidRPr="0010708D" w:rsidRDefault="0010708D" w:rsidP="0010708D">
      <w:pPr>
        <w:pStyle w:val="ListParagraph"/>
        <w:rPr>
          <w:highlight w:val="yellow"/>
        </w:rPr>
      </w:pPr>
    </w:p>
    <w:p w14:paraId="6200B366" w14:textId="421C5979" w:rsidR="00225FFE" w:rsidRDefault="00E70167" w:rsidP="00E70167">
      <w:pPr>
        <w:pStyle w:val="Heading3"/>
      </w:pPr>
      <w:r>
        <w:t>PUCCH resource configuration and dropping procedures</w:t>
      </w:r>
    </w:p>
    <w:p w14:paraId="54A13C7D" w14:textId="0DBAAEFB" w:rsidR="00E70167" w:rsidRDefault="00E70167" w:rsidP="00E70167">
      <w:r>
        <w:t>C</w:t>
      </w:r>
      <w:r w:rsidR="00F357E3">
        <w:t xml:space="preserve">urrently in 38.331 it is not clear how PUCCH resource for CSI report is configured, as discussed in </w:t>
      </w:r>
      <w:r w:rsidR="00F357E3">
        <w:fldChar w:fldCharType="begin"/>
      </w:r>
      <w:r w:rsidR="00F357E3">
        <w:instrText xml:space="preserve"> REF _Ref504209661 \r \h </w:instrText>
      </w:r>
      <w:r w:rsidR="00F357E3">
        <w:fldChar w:fldCharType="separate"/>
      </w:r>
      <w:r w:rsidR="00F357E3">
        <w:t>[22]</w:t>
      </w:r>
      <w:r w:rsidR="00F357E3">
        <w:fldChar w:fldCharType="end"/>
      </w:r>
      <w:r w:rsidR="00DB5732">
        <w:t xml:space="preserve">. Furthermore, </w:t>
      </w:r>
      <w:r w:rsidR="00F357E3">
        <w:t>as the UL BWP can change dynamically, likely a PUCCH resource needs to be specified per UL BWP candidate.</w:t>
      </w:r>
    </w:p>
    <w:p w14:paraId="477FF77D" w14:textId="64931031" w:rsidR="00F357E3" w:rsidRPr="00F357E3" w:rsidRDefault="00F357E3" w:rsidP="00F357E3">
      <w:pPr>
        <w:ind w:left="-144"/>
        <w:rPr>
          <w:b/>
        </w:rPr>
      </w:pPr>
      <w:r w:rsidRPr="00F357E3">
        <w:rPr>
          <w:b/>
        </w:rPr>
        <w:t>Proposal</w:t>
      </w:r>
      <w:r w:rsidR="00DB5732">
        <w:rPr>
          <w:b/>
        </w:rPr>
        <w:t xml:space="preserve"> 2.3.2</w:t>
      </w:r>
      <w:r w:rsidRPr="00F357E3">
        <w:rPr>
          <w:b/>
        </w:rPr>
        <w:t>:</w:t>
      </w:r>
    </w:p>
    <w:p w14:paraId="4EABB0D1" w14:textId="67447DFC" w:rsidR="00F357E3" w:rsidRDefault="00F357E3" w:rsidP="00F357E3">
      <w:pPr>
        <w:pStyle w:val="ListParagraph"/>
        <w:numPr>
          <w:ilvl w:val="0"/>
          <w:numId w:val="22"/>
        </w:numPr>
      </w:pPr>
      <w:r>
        <w:t xml:space="preserve">For each CSI Report, a PUCCH resource for each candidate UL BWP is configured, where the configuration of a resource contains PUCCH format (2,3, or 4), starting PRB, number of PRBs, starting symbol, number of symbols and frequency hopping, and OCC   </w:t>
      </w:r>
    </w:p>
    <w:p w14:paraId="49A22BC6" w14:textId="01708685" w:rsidR="007116C7" w:rsidRDefault="007116C7" w:rsidP="007116C7">
      <w:r>
        <w:t xml:space="preserve">As also pointed out in </w:t>
      </w:r>
      <w:r>
        <w:fldChar w:fldCharType="begin"/>
      </w:r>
      <w:r>
        <w:instrText xml:space="preserve"> REF _Ref504209661 \r \h </w:instrText>
      </w:r>
      <w:r>
        <w:fldChar w:fldCharType="separate"/>
      </w:r>
      <w:r>
        <w:t>[22]</w:t>
      </w:r>
      <w:r>
        <w:fldChar w:fldCharType="end"/>
      </w:r>
      <w:r>
        <w:t xml:space="preserve">, LTE-like approach of defining larger PUCCH resource for the case of multiple CSI reports can be considered so that colliding PUCCH reports does not need to be dropped but can be transmitted in multi-CSI PUCCH resource. In  </w:t>
      </w:r>
      <w:r>
        <w:fldChar w:fldCharType="begin"/>
      </w:r>
      <w:r>
        <w:instrText xml:space="preserve"> REF _Ref504209661 \r \h </w:instrText>
      </w:r>
      <w:r>
        <w:fldChar w:fldCharType="separate"/>
      </w:r>
      <w:r>
        <w:t>[22]</w:t>
      </w:r>
      <w:r>
        <w:fldChar w:fldCharType="end"/>
      </w:r>
      <w:r>
        <w:t xml:space="preserve">, it is proposed that 2 such multi-CSI resources can be </w:t>
      </w:r>
      <w:r w:rsidR="00B55778">
        <w:t>configured</w:t>
      </w:r>
    </w:p>
    <w:p w14:paraId="1AB35AE6" w14:textId="0714430B" w:rsidR="007116C7" w:rsidRPr="007116C7" w:rsidRDefault="007116C7" w:rsidP="007116C7">
      <w:pPr>
        <w:rPr>
          <w:b/>
        </w:rPr>
      </w:pPr>
      <w:r w:rsidRPr="007116C7">
        <w:rPr>
          <w:b/>
        </w:rPr>
        <w:t>Conclusion:</w:t>
      </w:r>
    </w:p>
    <w:p w14:paraId="37FA9003" w14:textId="23162217" w:rsidR="00F357E3" w:rsidRPr="00DB5732" w:rsidRDefault="007116C7" w:rsidP="00B83811">
      <w:pPr>
        <w:pStyle w:val="ListParagraph"/>
        <w:numPr>
          <w:ilvl w:val="0"/>
          <w:numId w:val="22"/>
        </w:numPr>
        <w:rPr>
          <w:highlight w:val="yellow"/>
        </w:rPr>
      </w:pPr>
      <w:r w:rsidRPr="00DB5732">
        <w:rPr>
          <w:highlight w:val="yellow"/>
        </w:rPr>
        <w:t xml:space="preserve">More offline discussion on defining multi-CSI PUCCH resource and associated procedure taking TP6 in  </w:t>
      </w:r>
      <w:r w:rsidRPr="00DB5732">
        <w:rPr>
          <w:highlight w:val="yellow"/>
        </w:rPr>
        <w:fldChar w:fldCharType="begin"/>
      </w:r>
      <w:r w:rsidRPr="00DB5732">
        <w:rPr>
          <w:highlight w:val="yellow"/>
        </w:rPr>
        <w:instrText xml:space="preserve"> REF _Ref504209661 \r \h </w:instrText>
      </w:r>
      <w:r w:rsidR="00DB5732">
        <w:rPr>
          <w:highlight w:val="yellow"/>
        </w:rPr>
        <w:instrText xml:space="preserve"> \* MERGEFORMAT </w:instrText>
      </w:r>
      <w:r w:rsidRPr="00DB5732">
        <w:rPr>
          <w:highlight w:val="yellow"/>
        </w:rPr>
      </w:r>
      <w:r w:rsidRPr="00DB5732">
        <w:rPr>
          <w:highlight w:val="yellow"/>
        </w:rPr>
        <w:fldChar w:fldCharType="separate"/>
      </w:r>
      <w:r w:rsidRPr="00DB5732">
        <w:rPr>
          <w:highlight w:val="yellow"/>
        </w:rPr>
        <w:t>[22]</w:t>
      </w:r>
      <w:r w:rsidRPr="00DB5732">
        <w:rPr>
          <w:highlight w:val="yellow"/>
        </w:rPr>
        <w:fldChar w:fldCharType="end"/>
      </w:r>
      <w:r w:rsidRPr="00DB5732">
        <w:rPr>
          <w:highlight w:val="yellow"/>
        </w:rPr>
        <w:t xml:space="preserve"> as starting point</w:t>
      </w:r>
    </w:p>
    <w:p w14:paraId="06FC44A5" w14:textId="2C4A84B2" w:rsidR="00A052E0" w:rsidRDefault="00A052E0" w:rsidP="00A052E0">
      <w:pPr>
        <w:pStyle w:val="Heading2"/>
      </w:pPr>
      <w:r>
        <w:t>CSI reference resource definition</w:t>
      </w:r>
    </w:p>
    <w:p w14:paraId="41D17363" w14:textId="5F021309" w:rsidR="00DB5732" w:rsidRDefault="00DB5732" w:rsidP="00DB5732">
      <w:r>
        <w:t>Some remaining issues relate to the definition of CSI reference resource.</w:t>
      </w:r>
    </w:p>
    <w:p w14:paraId="6DA12BCA" w14:textId="20F1AABC" w:rsidR="00DB5732" w:rsidRPr="00DB5732" w:rsidRDefault="00DB5732" w:rsidP="00DB5732">
      <w:r>
        <w:t xml:space="preserve">As pointed out in </w:t>
      </w:r>
      <w:r>
        <w:fldChar w:fldCharType="begin"/>
      </w:r>
      <w:r>
        <w:instrText xml:space="preserve"> REF _Ref504204238 \r \h </w:instrText>
      </w:r>
      <w:r>
        <w:fldChar w:fldCharType="separate"/>
      </w:r>
      <w:r>
        <w:t>[6]</w:t>
      </w:r>
      <w:r>
        <w:fldChar w:fldCharType="end"/>
      </w:r>
      <w:r>
        <w:t xml:space="preserve">, current BW assumption in CSI reference resource is the BW of PDSCH reception rather than subband(s) for which the CQI corresponds. </w:t>
      </w:r>
    </w:p>
    <w:p w14:paraId="7F54688B" w14:textId="1B3C7486" w:rsidR="00DB5732" w:rsidRDefault="00DB5732" w:rsidP="00DB5732">
      <w:r>
        <w:rPr>
          <w:b/>
        </w:rPr>
        <w:t>Proposal</w:t>
      </w:r>
      <w:r w:rsidR="00DC2275" w:rsidRPr="00DC2275">
        <w:rPr>
          <w:b/>
        </w:rPr>
        <w:t xml:space="preserve"> 3.2A:</w:t>
      </w:r>
    </w:p>
    <w:p w14:paraId="41CBD3AE" w14:textId="429E8C94" w:rsidR="00482323" w:rsidRDefault="00DC2275" w:rsidP="00DC2275">
      <w:pPr>
        <w:pStyle w:val="ListParagraph"/>
        <w:numPr>
          <w:ilvl w:val="0"/>
          <w:numId w:val="19"/>
        </w:numPr>
      </w:pPr>
      <w:r>
        <w:t>Clarify that bandwidth assumption is the same as</w:t>
      </w:r>
      <w:r w:rsidR="00A64CED">
        <w:t xml:space="preserve"> the band for which the CQI corresponds, not that for PDSCH reception</w:t>
      </w:r>
      <w:r w:rsidR="00DB5732">
        <w:t xml:space="preserve"> </w:t>
      </w:r>
    </w:p>
    <w:p w14:paraId="17EB3045" w14:textId="1582CCAF" w:rsidR="00DB5732" w:rsidRPr="00DB5732" w:rsidRDefault="00DB5732" w:rsidP="0097167A">
      <w:r>
        <w:t xml:space="preserve">Another issue is how to define the timing offset for the CSI </w:t>
      </w:r>
      <w:r w:rsidR="001F3DFD">
        <w:t>reference</w:t>
      </w:r>
      <w:r>
        <w:t xml:space="preserve"> resource</w:t>
      </w:r>
      <w:r w:rsidR="005F0E45">
        <w:t>.</w:t>
      </w:r>
    </w:p>
    <w:p w14:paraId="1917716A" w14:textId="6C4B182C" w:rsidR="0097167A" w:rsidRDefault="0097167A" w:rsidP="0097167A">
      <w:r w:rsidRPr="0097167A">
        <w:rPr>
          <w:b/>
        </w:rPr>
        <w:t>Issue 3.2B:</w:t>
      </w:r>
      <w:r>
        <w:rPr>
          <w:b/>
        </w:rPr>
        <w:t xml:space="preserve"> </w:t>
      </w:r>
      <w:r>
        <w:t>Timing offset for CSI reference resource</w:t>
      </w:r>
    </w:p>
    <w:p w14:paraId="35F48CF9" w14:textId="577F5929" w:rsidR="0097167A" w:rsidRDefault="0097167A" w:rsidP="0097167A">
      <w:pPr>
        <w:pStyle w:val="ListParagraph"/>
        <w:numPr>
          <w:ilvl w:val="0"/>
          <w:numId w:val="19"/>
        </w:numPr>
      </w:pPr>
      <w:r>
        <w:t xml:space="preserve">Alt 1: Derive </w:t>
      </w:r>
      <w:r w:rsidR="00E6436D">
        <w:t xml:space="preserve">from CSI calculation time Z according to CSI complexity, </w:t>
      </w:r>
      <w:r w:rsidR="00432E94">
        <w:t>e.g.</w:t>
      </w:r>
      <w:r w:rsidR="00E6436D">
        <w:rPr>
          <w:rFonts w:eastAsiaTheme="minorEastAsia" w:hint="eastAsia"/>
          <w:lang w:eastAsia="zh-CN"/>
        </w:rPr>
        <w:t xml:space="preserve"> </w:t>
      </w:r>
      <m:oMath>
        <m:r>
          <w:rPr>
            <w:rFonts w:ascii="Cambria Math" w:hAnsi="Cambria Math"/>
          </w:rPr>
          <m:t>T=</m:t>
        </m:r>
        <m:d>
          <m:dPr>
            <m:begChr m:val="⌈"/>
            <m:endChr m:val="⌉"/>
            <m:ctrlPr>
              <w:rPr>
                <w:rFonts w:ascii="Cambria Math" w:eastAsiaTheme="minorEastAsia" w:hAnsi="Cambria Math"/>
                <w:color w:val="000000"/>
                <w:lang w:eastAsia="zh-CN"/>
              </w:rPr>
            </m:ctrlPr>
          </m:dPr>
          <m:e>
            <m:f>
              <m:fPr>
                <m:type m:val="lin"/>
                <m:ctrlPr>
                  <w:rPr>
                    <w:rFonts w:ascii="Cambria Math" w:eastAsiaTheme="minorEastAsia" w:hAnsi="Cambria Math"/>
                    <w:i/>
                    <w:color w:val="000000"/>
                    <w:lang w:eastAsia="zh-CN"/>
                  </w:rPr>
                </m:ctrlPr>
              </m:fPr>
              <m:num>
                <m:r>
                  <w:rPr>
                    <w:rFonts w:ascii="Cambria Math" w:eastAsiaTheme="minorEastAsia" w:hAnsi="Cambria Math"/>
                    <w:color w:val="000000"/>
                    <w:lang w:eastAsia="zh-CN"/>
                  </w:rPr>
                  <m:t>Z</m:t>
                </m:r>
              </m:num>
              <m:den>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symb</m:t>
                    </m:r>
                  </m:sub>
                  <m:sup>
                    <m:r>
                      <w:rPr>
                        <w:rFonts w:ascii="Cambria Math" w:eastAsiaTheme="minorEastAsia" w:hAnsi="Cambria Math"/>
                        <w:color w:val="000000"/>
                        <w:lang w:eastAsia="zh-CN"/>
                      </w:rPr>
                      <m:t>slot</m:t>
                    </m:r>
                  </m:sup>
                </m:sSubSup>
              </m:den>
            </m:f>
          </m:e>
        </m:d>
      </m:oMath>
      <w:r w:rsidR="00E6436D">
        <w:t xml:space="preserve"> </w:t>
      </w:r>
      <w:r w:rsidR="00432E94">
        <w:t>(vivo</w:t>
      </w:r>
      <w:r w:rsidR="00FD665E">
        <w:t>, Ericsson</w:t>
      </w:r>
      <w:r w:rsidR="00432E94">
        <w:t>)</w:t>
      </w:r>
    </w:p>
    <w:p w14:paraId="55A6AA64" w14:textId="4EE6C2E2" w:rsidR="00FD665E" w:rsidRDefault="00FD665E" w:rsidP="0097167A">
      <w:pPr>
        <w:pStyle w:val="ListParagraph"/>
        <w:numPr>
          <w:ilvl w:val="0"/>
          <w:numId w:val="19"/>
        </w:numPr>
      </w:pPr>
      <w:r>
        <w:t>Alt 2: Use fixed value, e.g. 5 (Qualcomm)</w:t>
      </w:r>
    </w:p>
    <w:p w14:paraId="1B69EEE7" w14:textId="77777777" w:rsidR="003D6272" w:rsidRDefault="003D6272" w:rsidP="003D6272">
      <w:pPr>
        <w:rPr>
          <w:b/>
        </w:rPr>
      </w:pPr>
      <w:r w:rsidRPr="00C26AA6">
        <w:rPr>
          <w:b/>
        </w:rPr>
        <w:t>Conclusion:</w:t>
      </w:r>
    </w:p>
    <w:p w14:paraId="49FEC8BE" w14:textId="77777777" w:rsidR="003D6272" w:rsidRPr="00856C72" w:rsidRDefault="003D6272" w:rsidP="003D6272">
      <w:pPr>
        <w:pStyle w:val="ListParagraph"/>
        <w:numPr>
          <w:ilvl w:val="0"/>
          <w:numId w:val="19"/>
        </w:numPr>
        <w:rPr>
          <w:highlight w:val="yellow"/>
        </w:rPr>
      </w:pPr>
      <w:r w:rsidRPr="00856C72">
        <w:rPr>
          <w:highlight w:val="yellow"/>
        </w:rPr>
        <w:t>More offline discussion needed</w:t>
      </w:r>
    </w:p>
    <w:p w14:paraId="05CF31F2" w14:textId="77777777" w:rsidR="000E7F14" w:rsidRDefault="000E7F14" w:rsidP="000E7F14"/>
    <w:p w14:paraId="33F0BF7D" w14:textId="5FA4ED74" w:rsidR="0097167A" w:rsidRDefault="0097167A" w:rsidP="0097167A">
      <w:pPr>
        <w:pStyle w:val="Heading2"/>
      </w:pPr>
      <w:r>
        <w:lastRenderedPageBreak/>
        <w:t>CSI computation capability</w:t>
      </w:r>
    </w:p>
    <w:p w14:paraId="55366A8F" w14:textId="60169D2B" w:rsidR="00395EA0" w:rsidRPr="00395EA0" w:rsidRDefault="00395EA0" w:rsidP="00395EA0">
      <w:r>
        <w:t>Although some progress was made after email discussion following RAN1#91, several remaining issues remain to define the CSI computation capability.</w:t>
      </w:r>
    </w:p>
    <w:p w14:paraId="0F0B928E" w14:textId="73B2F9CD" w:rsidR="0097167A" w:rsidRDefault="0097167A" w:rsidP="0097167A">
      <w:r w:rsidRPr="0097167A">
        <w:rPr>
          <w:b/>
        </w:rPr>
        <w:t>Issue 3.3A</w:t>
      </w:r>
      <w:r>
        <w:rPr>
          <w:b/>
        </w:rPr>
        <w:t xml:space="preserve">: </w:t>
      </w:r>
      <w:r>
        <w:t>How many complexity classes and their definitions?</w:t>
      </w:r>
    </w:p>
    <w:p w14:paraId="342619D2" w14:textId="02B0292B" w:rsidR="0097167A" w:rsidRDefault="0097167A" w:rsidP="0097167A">
      <w:pPr>
        <w:pStyle w:val="ListParagraph"/>
        <w:numPr>
          <w:ilvl w:val="0"/>
          <w:numId w:val="19"/>
        </w:numPr>
      </w:pPr>
      <w:r>
        <w:t>Alt 1: Two complexity classes, low complexity CSI is</w:t>
      </w:r>
      <w:r w:rsidR="005B4392">
        <w:t xml:space="preserve"> defined as WB CSI including maximum 2 ports with PMI reporting or maximum 8 ports without PMI reporting (LGE)</w:t>
      </w:r>
    </w:p>
    <w:p w14:paraId="3B280274" w14:textId="0F0BA728" w:rsidR="006625F5" w:rsidRDefault="006625F5" w:rsidP="0097167A">
      <w:pPr>
        <w:pStyle w:val="ListParagraph"/>
        <w:numPr>
          <w:ilvl w:val="0"/>
          <w:numId w:val="19"/>
        </w:numPr>
      </w:pPr>
      <w:r>
        <w:t>Alt 2: Two complexity classes, low complexity CSI is defined as WB CSI including maximum 2 ports (IDC)</w:t>
      </w:r>
    </w:p>
    <w:p w14:paraId="2117A075" w14:textId="771C6E59" w:rsidR="005B4392" w:rsidRDefault="004430D9" w:rsidP="0097167A">
      <w:pPr>
        <w:pStyle w:val="ListParagraph"/>
        <w:numPr>
          <w:ilvl w:val="0"/>
          <w:numId w:val="19"/>
        </w:numPr>
      </w:pPr>
      <w:r>
        <w:t>Alt 3: Two complexity classes, low complexity CSI</w:t>
      </w:r>
      <w:r w:rsidR="00434E48">
        <w:t xml:space="preserve"> is defined as no more complex tan 4 port CSI-RS reporting (Huawei)</w:t>
      </w:r>
    </w:p>
    <w:p w14:paraId="422ECD71" w14:textId="1D68DFCD" w:rsidR="00FB1488" w:rsidRDefault="00FB1488" w:rsidP="00FB1488">
      <w:r w:rsidRPr="00FB1488">
        <w:rPr>
          <w:b/>
        </w:rPr>
        <w:t>Issue 3.3B:</w:t>
      </w:r>
      <w:r>
        <w:rPr>
          <w:b/>
        </w:rPr>
        <w:t xml:space="preserve"> </w:t>
      </w:r>
      <w:r>
        <w:t>What are the cases for when CSI is not required to be upd</w:t>
      </w:r>
      <w:r w:rsidR="00434E48">
        <w:t xml:space="preserve">ated </w:t>
      </w:r>
      <w:r>
        <w:t>by the UE?</w:t>
      </w:r>
    </w:p>
    <w:p w14:paraId="22936E75" w14:textId="7EA1D800" w:rsidR="00E6436D" w:rsidRDefault="00FB1488" w:rsidP="00E6436D">
      <w:pPr>
        <w:pStyle w:val="ListParagraph"/>
        <w:numPr>
          <w:ilvl w:val="0"/>
          <w:numId w:val="19"/>
        </w:numPr>
        <w:rPr>
          <w:color w:val="000000"/>
          <w:lang w:eastAsia="zh-TW"/>
        </w:rPr>
      </w:pPr>
      <w:r>
        <w:t>Alt1:</w:t>
      </w:r>
      <w:r w:rsidR="00E6436D">
        <w:t xml:space="preserve"> </w:t>
      </w:r>
      <w:r w:rsidR="00432E94">
        <w:t>One case, t</w:t>
      </w:r>
      <w:r w:rsidR="00E6436D" w:rsidRPr="00E6436D">
        <w:rPr>
          <w:color w:val="000000"/>
          <w:lang w:eastAsia="zh-TW"/>
        </w:rPr>
        <w:t xml:space="preserve">he </w:t>
      </w:r>
      <w:r w:rsidR="00E6436D" w:rsidRPr="00E6436D">
        <w:rPr>
          <w:i/>
          <w:color w:val="000000"/>
          <w:lang w:eastAsia="zh-TW"/>
        </w:rPr>
        <w:t>Tc</w:t>
      </w:r>
      <w:r w:rsidR="00E6436D" w:rsidRPr="00E6436D">
        <w:rPr>
          <w:color w:val="000000"/>
          <w:lang w:eastAsia="zh-TW"/>
        </w:rPr>
        <w:t xml:space="preserve"> interval starts from the end of the last symbol of the CORESET where the newest acce</w:t>
      </w:r>
      <w:r w:rsidR="00E6436D">
        <w:rPr>
          <w:color w:val="000000"/>
          <w:lang w:eastAsia="zh-TW"/>
        </w:rPr>
        <w:t>pted CSI-triggering DCI resides (</w:t>
      </w:r>
      <w:proofErr w:type="spellStart"/>
      <w:r w:rsidR="00E6436D">
        <w:rPr>
          <w:color w:val="000000"/>
          <w:lang w:eastAsia="zh-TW"/>
        </w:rPr>
        <w:t>MediaTek</w:t>
      </w:r>
      <w:proofErr w:type="spellEnd"/>
      <w:r w:rsidR="00E6436D">
        <w:rPr>
          <w:color w:val="000000"/>
          <w:lang w:eastAsia="zh-TW"/>
        </w:rPr>
        <w:t>)</w:t>
      </w:r>
    </w:p>
    <w:p w14:paraId="771BBC07" w14:textId="04CB3624" w:rsidR="00FB1488" w:rsidRDefault="00432E94" w:rsidP="00681C14">
      <w:pPr>
        <w:pStyle w:val="ListParagraph"/>
        <w:numPr>
          <w:ilvl w:val="0"/>
          <w:numId w:val="19"/>
        </w:numPr>
      </w:pPr>
      <w:r>
        <w:t>Alt 2:</w:t>
      </w:r>
      <w:r w:rsidRPr="005F0E45">
        <w:rPr>
          <w:color w:val="000000"/>
          <w:lang w:eastAsia="zh-TW"/>
        </w:rPr>
        <w:t xml:space="preserve"> Two cases, one for when P/SP CSI-RS is used and for when A CSI-RS is used (vivo</w:t>
      </w:r>
      <w:r w:rsidR="005B4392" w:rsidRPr="005F0E45">
        <w:rPr>
          <w:color w:val="000000"/>
          <w:lang w:eastAsia="zh-TW"/>
        </w:rPr>
        <w:t>, LGE</w:t>
      </w:r>
      <w:r w:rsidR="008739EF" w:rsidRPr="005F0E45">
        <w:rPr>
          <w:color w:val="000000"/>
          <w:lang w:eastAsia="zh-TW"/>
        </w:rPr>
        <w:t>, IDC</w:t>
      </w:r>
      <w:r w:rsidR="0033518D" w:rsidRPr="005F0E45">
        <w:rPr>
          <w:color w:val="000000"/>
          <w:lang w:eastAsia="zh-TW"/>
        </w:rPr>
        <w:t>, DCM</w:t>
      </w:r>
      <w:r w:rsidRPr="005F0E45">
        <w:rPr>
          <w:color w:val="000000"/>
          <w:lang w:eastAsia="zh-TW"/>
        </w:rPr>
        <w:t>)</w:t>
      </w:r>
    </w:p>
    <w:p w14:paraId="73F4584D" w14:textId="405A75B7" w:rsidR="00FB1488" w:rsidRDefault="00FB1488" w:rsidP="0097167A">
      <w:r w:rsidRPr="00FB1488">
        <w:rPr>
          <w:b/>
        </w:rPr>
        <w:t xml:space="preserve">Issue 3.3C: </w:t>
      </w:r>
      <w:r>
        <w:t>How is CSI computation capability defined?</w:t>
      </w:r>
    </w:p>
    <w:p w14:paraId="63D4D5F9" w14:textId="646EEC94" w:rsidR="00FB1488" w:rsidRPr="00FC01ED" w:rsidRDefault="00FB1488" w:rsidP="00FB1488">
      <w:pPr>
        <w:pStyle w:val="ListParagraph"/>
        <w:numPr>
          <w:ilvl w:val="0"/>
          <w:numId w:val="19"/>
        </w:numPr>
        <w:rPr>
          <w:b/>
        </w:rPr>
      </w:pPr>
      <w:r>
        <w:t xml:space="preserve">Alt 1: </w:t>
      </w:r>
      <w:r w:rsidRPr="00F672A8">
        <w:t>The number of CSI reporting capability units</w:t>
      </w:r>
      <w:r>
        <w:t xml:space="preserve"> is reported by </w:t>
      </w:r>
      <w:proofErr w:type="spellStart"/>
      <w:r w:rsidRPr="00FB1488">
        <w:rPr>
          <w:i/>
          <w:iCs/>
        </w:rPr>
        <w:t>X</w:t>
      </w:r>
      <w:r w:rsidRPr="00FB1488">
        <w:rPr>
          <w:vertAlign w:val="subscript"/>
        </w:rPr>
        <w:t>sum</w:t>
      </w:r>
      <w:proofErr w:type="spellEnd"/>
      <w:r w:rsidRPr="00FB1488">
        <w:rPr>
          <w:vertAlign w:val="subscript"/>
        </w:rPr>
        <w:t>.</w:t>
      </w:r>
      <w:r>
        <w:t xml:space="preserve"> UE also reports computation cost in terms of the </w:t>
      </w:r>
      <w:r w:rsidRPr="00F672A8">
        <w:t>capability unit</w:t>
      </w:r>
      <w:r>
        <w:t xml:space="preserve">, </w:t>
      </w:r>
      <w:proofErr w:type="spellStart"/>
      <w:proofErr w:type="gramStart"/>
      <w:r w:rsidRPr="00FB1488">
        <w:rPr>
          <w:i/>
        </w:rPr>
        <w:t>X</w:t>
      </w:r>
      <w:r w:rsidRPr="00FB1488">
        <w:rPr>
          <w:i/>
          <w:vertAlign w:val="subscript"/>
        </w:rPr>
        <w:t>i,j</w:t>
      </w:r>
      <w:proofErr w:type="spellEnd"/>
      <w:proofErr w:type="gramEnd"/>
      <w:r>
        <w:t xml:space="preserve">, for each combination of </w:t>
      </w:r>
      <w:proofErr w:type="spellStart"/>
      <w:r>
        <w:t>complexity-type#</w:t>
      </w:r>
      <w:r w:rsidRPr="00FB1488">
        <w:rPr>
          <w:i/>
        </w:rPr>
        <w:t>i</w:t>
      </w:r>
      <w:proofErr w:type="spellEnd"/>
      <w:r>
        <w:t xml:space="preserve"> and </w:t>
      </w:r>
      <w:proofErr w:type="spellStart"/>
      <w:r>
        <w:t>SCS#</w:t>
      </w:r>
      <w:r w:rsidRPr="00FB1488">
        <w:rPr>
          <w:i/>
        </w:rPr>
        <w:t>j</w:t>
      </w:r>
      <w:proofErr w:type="spellEnd"/>
      <w:r>
        <w:t>.</w:t>
      </w:r>
      <w:r w:rsidR="00E6436D">
        <w:t xml:space="preserve"> UE is expected to update CSI if the sum </w:t>
      </w:r>
      <w:proofErr w:type="spellStart"/>
      <w:r w:rsidR="00E6436D" w:rsidRPr="00FB1488">
        <w:rPr>
          <w:i/>
        </w:rPr>
        <w:t>X</w:t>
      </w:r>
      <w:r w:rsidR="00E6436D" w:rsidRPr="00FB1488">
        <w:rPr>
          <w:i/>
          <w:vertAlign w:val="subscript"/>
        </w:rPr>
        <w:t>i,j</w:t>
      </w:r>
      <w:proofErr w:type="spellEnd"/>
      <w:r w:rsidR="00E6436D">
        <w:t xml:space="preserve">,  for the triggered reports is smaller than </w:t>
      </w:r>
      <w:proofErr w:type="spellStart"/>
      <w:r w:rsidR="00E6436D" w:rsidRPr="00FB1488">
        <w:rPr>
          <w:i/>
          <w:iCs/>
        </w:rPr>
        <w:t>X</w:t>
      </w:r>
      <w:r w:rsidR="00E6436D" w:rsidRPr="00FB1488">
        <w:rPr>
          <w:vertAlign w:val="subscript"/>
        </w:rPr>
        <w:t>sum</w:t>
      </w:r>
      <w:proofErr w:type="spellEnd"/>
      <w:r w:rsidR="00E6436D">
        <w:t>, within the time Tc associated with the most complex triggered report</w:t>
      </w:r>
      <w:r>
        <w:t xml:space="preserve"> (</w:t>
      </w:r>
      <w:proofErr w:type="spellStart"/>
      <w:r>
        <w:t>MediaTek</w:t>
      </w:r>
      <w:proofErr w:type="spellEnd"/>
      <w:r>
        <w:t>)</w:t>
      </w:r>
    </w:p>
    <w:p w14:paraId="0E76C4F5" w14:textId="2B922526" w:rsidR="00FC01ED" w:rsidRPr="004430D9" w:rsidRDefault="00FC01ED" w:rsidP="00FB1488">
      <w:pPr>
        <w:pStyle w:val="ListParagraph"/>
        <w:numPr>
          <w:ilvl w:val="0"/>
          <w:numId w:val="19"/>
        </w:numPr>
        <w:rPr>
          <w:b/>
        </w:rPr>
      </w:pPr>
      <w:r>
        <w:t xml:space="preserve">Alt 2: The number of simultaneous </w:t>
      </w:r>
      <w:r w:rsidR="006625F5">
        <w:t>CSI calculations a UE can perform (Ericsson, vivo)</w:t>
      </w:r>
    </w:p>
    <w:p w14:paraId="20A7EA4A" w14:textId="37235B6B" w:rsidR="004430D9" w:rsidRPr="00B83A9B" w:rsidRDefault="004430D9" w:rsidP="00FB1488">
      <w:pPr>
        <w:pStyle w:val="ListParagraph"/>
        <w:numPr>
          <w:ilvl w:val="0"/>
          <w:numId w:val="19"/>
        </w:numPr>
        <w:rPr>
          <w:b/>
        </w:rPr>
      </w:pPr>
      <w:r>
        <w:t>Alt 3: The maximum number of CSI-RS ports for each unit a UE can update CSI for in a slot (Huawei)</w:t>
      </w:r>
    </w:p>
    <w:p w14:paraId="6276E75E" w14:textId="5D71761B" w:rsidR="00B83A9B" w:rsidRPr="00B83A9B" w:rsidRDefault="00B83A9B" w:rsidP="00EA0C23">
      <w:pPr>
        <w:pStyle w:val="ListParagraph"/>
        <w:numPr>
          <w:ilvl w:val="0"/>
          <w:numId w:val="19"/>
        </w:numPr>
        <w:rPr>
          <w:b/>
        </w:rPr>
      </w:pPr>
      <w:r>
        <w:t>Alt 4: The number of simultaneous CSI calculations a UE can perform per complexity type and SCS (Intel)</w:t>
      </w:r>
    </w:p>
    <w:p w14:paraId="1FE88AD2" w14:textId="412B19C5" w:rsidR="00FB1488" w:rsidRDefault="005B4392" w:rsidP="0097167A">
      <w:r w:rsidRPr="005B4392">
        <w:rPr>
          <w:b/>
        </w:rPr>
        <w:t>Issue 3.3D</w:t>
      </w:r>
      <w:r>
        <w:rPr>
          <w:b/>
        </w:rPr>
        <w:t xml:space="preserve">: </w:t>
      </w:r>
      <w:r>
        <w:t xml:space="preserve">Is there a difference depending on if its CSI only PUSCH or </w:t>
      </w:r>
      <w:proofErr w:type="spellStart"/>
      <w:r>
        <w:t>CSI+data</w:t>
      </w:r>
      <w:proofErr w:type="spellEnd"/>
      <w:r>
        <w:t>?</w:t>
      </w:r>
    </w:p>
    <w:p w14:paraId="2D886053" w14:textId="2ECBCFBF" w:rsidR="005B4392" w:rsidRDefault="005B4392" w:rsidP="006625F5">
      <w:pPr>
        <w:pStyle w:val="ListParagraph"/>
        <w:numPr>
          <w:ilvl w:val="0"/>
          <w:numId w:val="24"/>
        </w:numPr>
      </w:pPr>
      <w:r>
        <w:t xml:space="preserve">Alt 1: No (LGE, </w:t>
      </w:r>
      <w:proofErr w:type="spellStart"/>
      <w:r>
        <w:t>MediaTek</w:t>
      </w:r>
      <w:proofErr w:type="spellEnd"/>
      <w:r>
        <w:t>)</w:t>
      </w:r>
    </w:p>
    <w:p w14:paraId="5BED9260" w14:textId="489AB2F7" w:rsidR="005B4392" w:rsidRPr="005B4392" w:rsidRDefault="005B4392" w:rsidP="006625F5">
      <w:pPr>
        <w:pStyle w:val="ListParagraph"/>
        <w:numPr>
          <w:ilvl w:val="0"/>
          <w:numId w:val="24"/>
        </w:numPr>
      </w:pPr>
      <w:r>
        <w:t>Alt 2: Yes, one sy</w:t>
      </w:r>
      <w:r w:rsidR="006625F5">
        <w:t>mbol is additionally added to Z</w:t>
      </w:r>
      <w:r>
        <w:t xml:space="preserve"> (Qualcomm)</w:t>
      </w:r>
    </w:p>
    <w:p w14:paraId="6926C4C8" w14:textId="77777777" w:rsidR="00D278A5" w:rsidRDefault="00D278A5" w:rsidP="00D278A5">
      <w:pPr>
        <w:rPr>
          <w:b/>
        </w:rPr>
      </w:pPr>
      <w:r w:rsidRPr="00C26AA6">
        <w:rPr>
          <w:b/>
        </w:rPr>
        <w:t>Conclusion:</w:t>
      </w:r>
    </w:p>
    <w:p w14:paraId="0F5809B8" w14:textId="77777777" w:rsidR="00D278A5" w:rsidRPr="00856C72" w:rsidRDefault="00D278A5" w:rsidP="00D278A5">
      <w:pPr>
        <w:pStyle w:val="ListParagraph"/>
        <w:numPr>
          <w:ilvl w:val="0"/>
          <w:numId w:val="19"/>
        </w:numPr>
        <w:rPr>
          <w:highlight w:val="yellow"/>
        </w:rPr>
      </w:pPr>
      <w:r w:rsidRPr="00856C72">
        <w:rPr>
          <w:highlight w:val="yellow"/>
        </w:rPr>
        <w:t>More offline discussion needed</w:t>
      </w:r>
    </w:p>
    <w:p w14:paraId="7D0B74F8" w14:textId="14F4A7C3" w:rsidR="00D278A5" w:rsidRPr="00482323" w:rsidRDefault="00D278A5" w:rsidP="00D278A5"/>
    <w:p w14:paraId="2960A131" w14:textId="0FB75F87" w:rsidR="00DE20BB" w:rsidRDefault="00BA2F49" w:rsidP="00DE20BB">
      <w:pPr>
        <w:pStyle w:val="Heading2"/>
      </w:pPr>
      <w:r>
        <w:t>PUSCH slot offset for aperiodic CSI report</w:t>
      </w:r>
    </w:p>
    <w:p w14:paraId="08D8841B" w14:textId="655BCBE0" w:rsidR="00BA2F49" w:rsidRPr="00BA2F49" w:rsidRDefault="00BA2F49" w:rsidP="00BA2F49">
      <w:r>
        <w:t>It has been agreed that the time-domain resource allocation field indicates PUSCH slot offset, PUSCH start symbol and length (SLIV) and PUSCH mapping type. In case of no CSI report, these values are given by the [</w:t>
      </w:r>
      <w:proofErr w:type="spellStart"/>
      <w:r>
        <w:rPr>
          <w:i/>
          <w:color w:val="000000"/>
        </w:rPr>
        <w:t>pusch-symbolAllocation</w:t>
      </w:r>
      <w:proofErr w:type="spellEnd"/>
      <w:r>
        <w:rPr>
          <w:i/>
          <w:color w:val="000000"/>
        </w:rPr>
        <w:t>]</w:t>
      </w:r>
      <w:r w:rsidRPr="00BA2F49">
        <w:rPr>
          <w:color w:val="000000"/>
        </w:rPr>
        <w:t xml:space="preserve"> RRC parameter</w:t>
      </w:r>
      <w:r>
        <w:rPr>
          <w:color w:val="000000"/>
        </w:rPr>
        <w:t xml:space="preserve">. In case of CSI only PUSCH, it has been agreed that PUSCH slot offset is given by </w:t>
      </w:r>
      <w:proofErr w:type="spellStart"/>
      <w:r>
        <w:rPr>
          <w:i/>
          <w:color w:val="000000"/>
        </w:rPr>
        <w:t>aperiodicReportSlotOffset</w:t>
      </w:r>
      <w:proofErr w:type="spellEnd"/>
      <w:r>
        <w:rPr>
          <w:i/>
          <w:color w:val="000000"/>
        </w:rPr>
        <w:t xml:space="preserve"> </w:t>
      </w:r>
      <w:r>
        <w:rPr>
          <w:color w:val="000000"/>
        </w:rPr>
        <w:t>RRC parameter.</w:t>
      </w:r>
    </w:p>
    <w:p w14:paraId="6AD5264F" w14:textId="4E1D7E8E" w:rsidR="00BA2F49" w:rsidRDefault="00BA2F49" w:rsidP="00BA2F49">
      <w:r w:rsidRPr="002D523D">
        <w:rPr>
          <w:b/>
        </w:rPr>
        <w:t xml:space="preserve">Issue 3.3A: </w:t>
      </w:r>
      <w:r>
        <w:t>How to determine SLIV and PUSCH mapping type in case of CSI transmission on PUSCH</w:t>
      </w:r>
      <w:r w:rsidR="00482586">
        <w:t>?</w:t>
      </w:r>
    </w:p>
    <w:p w14:paraId="11F022D9" w14:textId="5E0C2817" w:rsidR="00BA2F49" w:rsidRPr="00BA2F49" w:rsidRDefault="00BA2F49" w:rsidP="00BA2F49">
      <w:pPr>
        <w:pStyle w:val="ListParagraph"/>
        <w:numPr>
          <w:ilvl w:val="0"/>
          <w:numId w:val="19"/>
        </w:numPr>
        <w:rPr>
          <w:lang w:val="en-US"/>
        </w:rPr>
      </w:pPr>
      <w:r>
        <w:rPr>
          <w:lang w:val="en-US"/>
        </w:rPr>
        <w:t xml:space="preserve">Alt 1: Determine from values used UL-SCH only PUSCH (i.e. </w:t>
      </w:r>
      <w:proofErr w:type="spellStart"/>
      <w:r>
        <w:rPr>
          <w:i/>
          <w:color w:val="000000"/>
        </w:rPr>
        <w:t>pusch-symbolAllocation</w:t>
      </w:r>
      <w:proofErr w:type="spellEnd"/>
      <w:r>
        <w:rPr>
          <w:i/>
          <w:color w:val="000000"/>
        </w:rPr>
        <w:t>)</w:t>
      </w:r>
      <w:r w:rsidR="002D523D">
        <w:rPr>
          <w:i/>
          <w:color w:val="000000"/>
        </w:rPr>
        <w:t xml:space="preserve"> </w:t>
      </w:r>
      <w:r w:rsidR="002D523D">
        <w:rPr>
          <w:color w:val="000000"/>
        </w:rPr>
        <w:t>(Ericsson)</w:t>
      </w:r>
    </w:p>
    <w:p w14:paraId="5C30272D" w14:textId="51A56215" w:rsidR="00BA2F49" w:rsidRPr="002D523D" w:rsidRDefault="00BA2F49" w:rsidP="00BA2F49">
      <w:pPr>
        <w:pStyle w:val="ListParagraph"/>
        <w:numPr>
          <w:ilvl w:val="0"/>
          <w:numId w:val="19"/>
        </w:numPr>
        <w:rPr>
          <w:lang w:val="en-US"/>
        </w:rPr>
      </w:pPr>
      <w:r>
        <w:rPr>
          <w:color w:val="000000"/>
        </w:rPr>
        <w:t xml:space="preserve">Alt 2: </w:t>
      </w:r>
      <w:r w:rsidR="002D523D">
        <w:rPr>
          <w:color w:val="000000"/>
        </w:rPr>
        <w:t xml:space="preserve">Configure independent values per CSI Report </w:t>
      </w:r>
      <w:proofErr w:type="gramStart"/>
      <w:r w:rsidR="002D523D">
        <w:rPr>
          <w:color w:val="000000"/>
        </w:rPr>
        <w:t>similar to</w:t>
      </w:r>
      <w:proofErr w:type="gramEnd"/>
      <w:r w:rsidR="002D523D">
        <w:rPr>
          <w:color w:val="000000"/>
        </w:rPr>
        <w:t xml:space="preserve"> </w:t>
      </w:r>
      <w:proofErr w:type="spellStart"/>
      <w:r w:rsidR="002D523D">
        <w:rPr>
          <w:i/>
          <w:color w:val="000000"/>
        </w:rPr>
        <w:t>aperiodicReportSlotOffset</w:t>
      </w:r>
      <w:proofErr w:type="spellEnd"/>
    </w:p>
    <w:p w14:paraId="50B0A408" w14:textId="69A17715" w:rsidR="002D523D" w:rsidRDefault="002D523D" w:rsidP="002D523D">
      <w:r>
        <w:rPr>
          <w:b/>
        </w:rPr>
        <w:t xml:space="preserve">Issue 3.3B: </w:t>
      </w:r>
      <w:r>
        <w:t xml:space="preserve">How to determine PUSCH slot offset when </w:t>
      </w:r>
      <w:r w:rsidR="00482586">
        <w:t>CSI is multiplexed with UL-SCH on PUSCH?</w:t>
      </w:r>
    </w:p>
    <w:p w14:paraId="72625BBC" w14:textId="7AF60A67" w:rsidR="00482586" w:rsidRPr="00482586" w:rsidRDefault="00482586" w:rsidP="00482586">
      <w:pPr>
        <w:pStyle w:val="ListParagraph"/>
        <w:numPr>
          <w:ilvl w:val="0"/>
          <w:numId w:val="20"/>
        </w:numPr>
        <w:rPr>
          <w:lang w:val="en-US"/>
        </w:rPr>
      </w:pPr>
      <w:r>
        <w:rPr>
          <w:lang w:val="en-US"/>
        </w:rPr>
        <w:t xml:space="preserve">Alt 1: Use the K2 value from </w:t>
      </w:r>
      <w:proofErr w:type="spellStart"/>
      <w:r>
        <w:rPr>
          <w:i/>
          <w:color w:val="000000"/>
        </w:rPr>
        <w:t>pusch-symbolAllocation</w:t>
      </w:r>
      <w:proofErr w:type="spellEnd"/>
      <w:r>
        <w:rPr>
          <w:i/>
          <w:color w:val="000000"/>
        </w:rPr>
        <w:t xml:space="preserve"> </w:t>
      </w:r>
      <w:r>
        <w:rPr>
          <w:color w:val="000000"/>
        </w:rPr>
        <w:t>corresponding to the indicated codepoint of the time-domain resource allocation field</w:t>
      </w:r>
      <w:r w:rsidR="0076375D">
        <w:rPr>
          <w:color w:val="000000"/>
        </w:rPr>
        <w:t xml:space="preserve"> (LGE)</w:t>
      </w:r>
    </w:p>
    <w:p w14:paraId="18919A08" w14:textId="10185F21" w:rsidR="00D278A5" w:rsidRDefault="00482586" w:rsidP="00D278A5">
      <w:pPr>
        <w:pStyle w:val="ListParagraph"/>
        <w:numPr>
          <w:ilvl w:val="0"/>
          <w:numId w:val="20"/>
        </w:numPr>
        <w:rPr>
          <w:color w:val="000000"/>
        </w:rPr>
      </w:pPr>
      <w:r w:rsidRPr="00482586">
        <w:rPr>
          <w:color w:val="000000"/>
        </w:rPr>
        <w:lastRenderedPageBreak/>
        <w:t xml:space="preserve">Alt 2: Use the maximum value of the K2 value </w:t>
      </w:r>
      <w:r w:rsidRPr="00482586">
        <w:rPr>
          <w:lang w:val="en-US"/>
        </w:rPr>
        <w:t xml:space="preserve">from </w:t>
      </w:r>
      <w:proofErr w:type="spellStart"/>
      <w:r w:rsidRPr="00482586">
        <w:rPr>
          <w:i/>
          <w:color w:val="000000"/>
        </w:rPr>
        <w:t>pusch-symbolAllocation</w:t>
      </w:r>
      <w:proofErr w:type="spellEnd"/>
      <w:r w:rsidRPr="00482586">
        <w:rPr>
          <w:i/>
          <w:color w:val="000000"/>
        </w:rPr>
        <w:t xml:space="preserve"> </w:t>
      </w:r>
      <w:r w:rsidRPr="00482586">
        <w:rPr>
          <w:color w:val="000000"/>
        </w:rPr>
        <w:t xml:space="preserve">and the Y values from </w:t>
      </w:r>
      <w:proofErr w:type="spellStart"/>
      <w:r w:rsidRPr="00482586">
        <w:rPr>
          <w:i/>
          <w:color w:val="000000"/>
        </w:rPr>
        <w:t>aperiodicReportSlotOffset</w:t>
      </w:r>
      <w:proofErr w:type="spellEnd"/>
      <w:r w:rsidRPr="00482586">
        <w:rPr>
          <w:i/>
          <w:color w:val="000000"/>
        </w:rPr>
        <w:t xml:space="preserve"> </w:t>
      </w:r>
      <w:r w:rsidRPr="00482586">
        <w:rPr>
          <w:color w:val="000000"/>
        </w:rPr>
        <w:t>of triggered CSI reports corresponding to the indicated codepoint of the time-domain resource allocation field</w:t>
      </w:r>
      <w:r w:rsidR="00CE1093">
        <w:rPr>
          <w:color w:val="000000"/>
        </w:rPr>
        <w:t xml:space="preserve"> (Ericsson)</w:t>
      </w:r>
    </w:p>
    <w:p w14:paraId="1D84322B" w14:textId="77777777" w:rsidR="00D278A5" w:rsidRDefault="00D278A5" w:rsidP="00D278A5">
      <w:pPr>
        <w:rPr>
          <w:b/>
        </w:rPr>
      </w:pPr>
      <w:r w:rsidRPr="00C26AA6">
        <w:rPr>
          <w:b/>
        </w:rPr>
        <w:t>Conclusion:</w:t>
      </w:r>
    </w:p>
    <w:p w14:paraId="73856EDD" w14:textId="77777777" w:rsidR="00D278A5" w:rsidRPr="00856C72" w:rsidRDefault="00D278A5" w:rsidP="00D278A5">
      <w:pPr>
        <w:pStyle w:val="ListParagraph"/>
        <w:numPr>
          <w:ilvl w:val="0"/>
          <w:numId w:val="19"/>
        </w:numPr>
        <w:rPr>
          <w:highlight w:val="yellow"/>
        </w:rPr>
      </w:pPr>
      <w:r w:rsidRPr="00856C72">
        <w:rPr>
          <w:highlight w:val="yellow"/>
        </w:rPr>
        <w:t>More offline discussion needed</w:t>
      </w:r>
    </w:p>
    <w:p w14:paraId="1206386E" w14:textId="77777777" w:rsidR="00D278A5" w:rsidRPr="00D278A5" w:rsidRDefault="00D278A5" w:rsidP="00D278A5">
      <w:pPr>
        <w:rPr>
          <w:color w:val="000000"/>
        </w:rPr>
      </w:pPr>
    </w:p>
    <w:p w14:paraId="77FBF630" w14:textId="4D77055D" w:rsidR="00A052E0" w:rsidRDefault="00685E74" w:rsidP="00DE20BB">
      <w:pPr>
        <w:pStyle w:val="Heading2"/>
      </w:pPr>
      <w:r>
        <w:t>PUSCH slot offset for semi-persistent CSI report</w:t>
      </w:r>
    </w:p>
    <w:p w14:paraId="6A15A616" w14:textId="2D610258" w:rsidR="00685E74" w:rsidRDefault="00685E74" w:rsidP="00685E74">
      <w:r>
        <w:t xml:space="preserve">The periodicity for SP-CSI report is configured in </w:t>
      </w:r>
      <w:r w:rsidRPr="00685E74">
        <w:rPr>
          <w:i/>
        </w:rPr>
        <w:t>CSI-</w:t>
      </w:r>
      <w:proofErr w:type="spellStart"/>
      <w:r w:rsidRPr="00685E74">
        <w:rPr>
          <w:i/>
        </w:rPr>
        <w:t>ReportConfig</w:t>
      </w:r>
      <w:proofErr w:type="spellEnd"/>
      <w:r>
        <w:rPr>
          <w:i/>
        </w:rPr>
        <w:t xml:space="preserve"> </w:t>
      </w:r>
      <w:r>
        <w:t>but how slot offset is determined is not decided</w:t>
      </w:r>
    </w:p>
    <w:p w14:paraId="7DA3C4B4" w14:textId="5BAE88B7" w:rsidR="00685E74" w:rsidRDefault="00685E74" w:rsidP="00685E74">
      <w:r w:rsidRPr="00685E74">
        <w:rPr>
          <w:b/>
        </w:rPr>
        <w:t>Issue 3.4:</w:t>
      </w:r>
      <w:r>
        <w:rPr>
          <w:b/>
        </w:rPr>
        <w:t xml:space="preserve"> </w:t>
      </w:r>
      <w:r>
        <w:t>How to determine slot offset for SP-CSI report on PUSCH?</w:t>
      </w:r>
    </w:p>
    <w:p w14:paraId="781810C5" w14:textId="1525C1AE" w:rsidR="00685E74" w:rsidRDefault="00685E74" w:rsidP="00685E74">
      <w:pPr>
        <w:pStyle w:val="ListParagraph"/>
        <w:numPr>
          <w:ilvl w:val="0"/>
          <w:numId w:val="21"/>
        </w:numPr>
      </w:pPr>
      <w:r>
        <w:t xml:space="preserve">Alt 1: introduce parameter </w:t>
      </w:r>
      <w:proofErr w:type="gramStart"/>
      <w:r>
        <w:t>similar to</w:t>
      </w:r>
      <w:proofErr w:type="gramEnd"/>
      <w:r>
        <w:t xml:space="preserve"> </w:t>
      </w:r>
      <w:proofErr w:type="spellStart"/>
      <w:r>
        <w:rPr>
          <w:i/>
          <w:color w:val="000000"/>
        </w:rPr>
        <w:t>aperiodicReportSlotOffset</w:t>
      </w:r>
      <w:proofErr w:type="spellEnd"/>
      <w:r>
        <w:rPr>
          <w:i/>
          <w:color w:val="000000"/>
        </w:rPr>
        <w:t xml:space="preserve"> </w:t>
      </w:r>
      <w:r>
        <w:rPr>
          <w:color w:val="000000"/>
        </w:rPr>
        <w:t>in</w:t>
      </w:r>
      <w:r w:rsidRPr="00685E74">
        <w:rPr>
          <w:i/>
        </w:rPr>
        <w:t xml:space="preserve"> CSI-</w:t>
      </w:r>
      <w:proofErr w:type="spellStart"/>
      <w:r w:rsidRPr="00685E74">
        <w:rPr>
          <w:i/>
        </w:rPr>
        <w:t>ReportConfig</w:t>
      </w:r>
      <w:proofErr w:type="spellEnd"/>
      <w:r>
        <w:rPr>
          <w:i/>
        </w:rPr>
        <w:t xml:space="preserve"> </w:t>
      </w:r>
      <w:r w:rsidRPr="00685E74">
        <w:t>indicating relative offset Y</w:t>
      </w:r>
      <w:r>
        <w:rPr>
          <w:i/>
        </w:rPr>
        <w:t xml:space="preserve">, </w:t>
      </w:r>
      <w:r>
        <w:t>time-domain resource allocation field in activation DCI refers to this field.  (ZTE, Ericsson)</w:t>
      </w:r>
    </w:p>
    <w:p w14:paraId="51BFBAF6" w14:textId="09988B2C" w:rsidR="00685E74" w:rsidRDefault="00685E74" w:rsidP="00685E74">
      <w:pPr>
        <w:pStyle w:val="ListParagraph"/>
        <w:numPr>
          <w:ilvl w:val="1"/>
          <w:numId w:val="21"/>
        </w:numPr>
      </w:pPr>
      <w:r>
        <w:t xml:space="preserve">Note: First report is transmitted in slot </w:t>
      </w:r>
      <w:proofErr w:type="spellStart"/>
      <w:r>
        <w:t>n+Y</w:t>
      </w:r>
      <w:proofErr w:type="spellEnd"/>
      <w:r>
        <w:t xml:space="preserve">, second report in </w:t>
      </w:r>
      <w:proofErr w:type="spellStart"/>
      <w:r>
        <w:t>n+Y+P</w:t>
      </w:r>
      <w:proofErr w:type="spellEnd"/>
      <w:r>
        <w:t>, where P is the configured periodicity</w:t>
      </w:r>
    </w:p>
    <w:p w14:paraId="2FBDEF09" w14:textId="77777777" w:rsidR="00D278A5" w:rsidRDefault="00D278A5" w:rsidP="00D278A5">
      <w:pPr>
        <w:rPr>
          <w:b/>
        </w:rPr>
      </w:pPr>
      <w:r w:rsidRPr="00C26AA6">
        <w:rPr>
          <w:b/>
        </w:rPr>
        <w:t>Conclusion:</w:t>
      </w:r>
    </w:p>
    <w:p w14:paraId="2487FEB1" w14:textId="330E403A" w:rsidR="00D278A5" w:rsidRDefault="00D278A5" w:rsidP="00D278A5">
      <w:pPr>
        <w:pStyle w:val="ListParagraph"/>
        <w:numPr>
          <w:ilvl w:val="0"/>
          <w:numId w:val="19"/>
        </w:numPr>
        <w:rPr>
          <w:highlight w:val="yellow"/>
        </w:rPr>
      </w:pPr>
      <w:r w:rsidRPr="00856C72">
        <w:rPr>
          <w:highlight w:val="yellow"/>
        </w:rPr>
        <w:t>More offline discussion needed</w:t>
      </w:r>
    </w:p>
    <w:p w14:paraId="44C2C8F6" w14:textId="3B2F135D" w:rsidR="00521E56" w:rsidRDefault="00521E56" w:rsidP="00521E56">
      <w:pPr>
        <w:pStyle w:val="Heading2"/>
      </w:pPr>
      <w:r w:rsidRPr="00521E56">
        <w:t>Aperiodic triggering for different BWPs</w:t>
      </w:r>
    </w:p>
    <w:p w14:paraId="1806BC64" w14:textId="2E3353AC" w:rsidR="00521E56" w:rsidRDefault="00521E56" w:rsidP="00521E56">
      <w:r>
        <w:t xml:space="preserve">It is suggested in </w:t>
      </w:r>
      <w:r>
        <w:fldChar w:fldCharType="begin"/>
      </w:r>
      <w:r>
        <w:instrText xml:space="preserve"> REF _Ref504240421 \r \h </w:instrText>
      </w:r>
      <w:r>
        <w:fldChar w:fldCharType="separate"/>
      </w:r>
      <w:r>
        <w:t>[15]</w:t>
      </w:r>
      <w:r>
        <w:fldChar w:fldCharType="end"/>
      </w:r>
      <w:r>
        <w:t xml:space="preserve"> that a separate aperiodic trigger is defined for each BWP candidate:</w:t>
      </w:r>
    </w:p>
    <w:p w14:paraId="021DAAA1" w14:textId="2C066974" w:rsidR="00521E56" w:rsidRDefault="00521E56" w:rsidP="00521E56">
      <w:r w:rsidRPr="00521E56">
        <w:rPr>
          <w:b/>
        </w:rPr>
        <w:t>Issue 3.6:</w:t>
      </w:r>
      <w:r>
        <w:rPr>
          <w:b/>
        </w:rPr>
        <w:t xml:space="preserve"> </w:t>
      </w:r>
      <w:r>
        <w:t xml:space="preserve">Define </w:t>
      </w:r>
      <w:proofErr w:type="spellStart"/>
      <w:r>
        <w:t>aperiodicTrigger</w:t>
      </w:r>
      <w:proofErr w:type="spellEnd"/>
    </w:p>
    <w:p w14:paraId="0D0850CC" w14:textId="64A94E50" w:rsidR="00521E56" w:rsidRDefault="00521E56" w:rsidP="00521E56">
      <w:pPr>
        <w:pStyle w:val="ListParagraph"/>
        <w:numPr>
          <w:ilvl w:val="0"/>
          <w:numId w:val="19"/>
        </w:numPr>
      </w:pPr>
      <w:r>
        <w:t>Alt 1: Per BWP (AT&amp;T)</w:t>
      </w:r>
    </w:p>
    <w:p w14:paraId="4E2E5044" w14:textId="01F8F92D" w:rsidR="00521E56" w:rsidRDefault="00521E56" w:rsidP="00521E56">
      <w:pPr>
        <w:pStyle w:val="ListParagraph"/>
        <w:numPr>
          <w:ilvl w:val="0"/>
          <w:numId w:val="19"/>
        </w:numPr>
      </w:pPr>
      <w:r>
        <w:t>Alt 2: Per UE, valid across all BWPs</w:t>
      </w:r>
    </w:p>
    <w:p w14:paraId="40336799" w14:textId="77777777" w:rsidR="00521E56" w:rsidRDefault="00521E56" w:rsidP="00521E56">
      <w:pPr>
        <w:rPr>
          <w:b/>
        </w:rPr>
      </w:pPr>
      <w:r w:rsidRPr="00C26AA6">
        <w:rPr>
          <w:b/>
        </w:rPr>
        <w:t>Conclusion:</w:t>
      </w:r>
    </w:p>
    <w:p w14:paraId="0F1A2FE0" w14:textId="77777777" w:rsidR="00521E56" w:rsidRDefault="00521E56" w:rsidP="00521E56">
      <w:pPr>
        <w:pStyle w:val="ListParagraph"/>
        <w:numPr>
          <w:ilvl w:val="0"/>
          <w:numId w:val="19"/>
        </w:numPr>
        <w:rPr>
          <w:highlight w:val="yellow"/>
        </w:rPr>
      </w:pPr>
      <w:r w:rsidRPr="00856C72">
        <w:rPr>
          <w:highlight w:val="yellow"/>
        </w:rPr>
        <w:t>More offline discussion needed</w:t>
      </w:r>
    </w:p>
    <w:p w14:paraId="05FB3FF9" w14:textId="77777777" w:rsidR="00521E56" w:rsidRPr="00521E56" w:rsidRDefault="00521E56" w:rsidP="00521E56"/>
    <w:p w14:paraId="4602BBEE" w14:textId="785FB696" w:rsidR="0039716B" w:rsidRDefault="00F333D7" w:rsidP="0039716B">
      <w:pPr>
        <w:pStyle w:val="Heading1"/>
      </w:pPr>
      <w:r>
        <w:t>Issues without RRC impact</w:t>
      </w:r>
    </w:p>
    <w:p w14:paraId="0B213700" w14:textId="38B4AF0F" w:rsidR="00F333D7" w:rsidRDefault="00F333D7" w:rsidP="00F333D7">
      <w:pPr>
        <w:pStyle w:val="Heading2"/>
      </w:pPr>
      <w:r>
        <w:t>CSI reporting periodicities</w:t>
      </w:r>
    </w:p>
    <w:p w14:paraId="06ACA22D" w14:textId="3AD3273D" w:rsidR="005F0E45" w:rsidRPr="005F0E45" w:rsidRDefault="005F0E45" w:rsidP="005F0E45">
      <w:r>
        <w:t>As some companies address, the periodicity and slot offset for CSI reporting is not properly defined in 38.214.</w:t>
      </w:r>
    </w:p>
    <w:p w14:paraId="520EE53E" w14:textId="49EB02E7" w:rsidR="005F0E45" w:rsidRPr="005F0E45" w:rsidRDefault="005F0E45" w:rsidP="00F333D7">
      <w:pPr>
        <w:rPr>
          <w:b/>
        </w:rPr>
      </w:pPr>
      <w:r w:rsidRPr="005F0E45">
        <w:rPr>
          <w:b/>
        </w:rPr>
        <w:t>Proposal 3.1:</w:t>
      </w:r>
    </w:p>
    <w:p w14:paraId="1ABFBED9" w14:textId="09077E6C" w:rsidR="00F333D7" w:rsidRPr="005F0E45" w:rsidRDefault="00F333D7" w:rsidP="005F0E45">
      <w:pPr>
        <w:pStyle w:val="ListParagraph"/>
        <w:numPr>
          <w:ilvl w:val="0"/>
          <w:numId w:val="19"/>
        </w:numPr>
        <w:rPr>
          <w:i/>
        </w:rPr>
      </w:pPr>
      <w:r>
        <w:t xml:space="preserve">Refer to </w:t>
      </w:r>
      <w:r w:rsidR="005F0E45">
        <w:t xml:space="preserve">RRC </w:t>
      </w:r>
      <w:r>
        <w:t xml:space="preserve">parameter </w:t>
      </w:r>
      <w:proofErr w:type="spellStart"/>
      <w:r w:rsidRPr="005F0E45">
        <w:rPr>
          <w:i/>
        </w:rPr>
        <w:t>reportSlotConfig</w:t>
      </w:r>
      <w:proofErr w:type="spellEnd"/>
      <w:r w:rsidR="005F0E45">
        <w:rPr>
          <w:i/>
        </w:rPr>
        <w:t xml:space="preserve"> </w:t>
      </w:r>
      <w:r w:rsidR="005F0E45">
        <w:t>when defining periodicity and slot offset of a CSI report in 38.214</w:t>
      </w:r>
    </w:p>
    <w:p w14:paraId="5FDD284F" w14:textId="77777777" w:rsidR="00F333D7" w:rsidRDefault="00F333D7" w:rsidP="00F333D7">
      <w:pPr>
        <w:pStyle w:val="Heading2"/>
      </w:pPr>
      <w:r>
        <w:t>Clarify frequency-granularities</w:t>
      </w:r>
    </w:p>
    <w:p w14:paraId="42604547" w14:textId="22A052C4" w:rsidR="00F333D7" w:rsidRDefault="005F0E45" w:rsidP="00F333D7">
      <w:r>
        <w:t xml:space="preserve">Some </w:t>
      </w:r>
      <w:proofErr w:type="spellStart"/>
      <w:r>
        <w:t>tdocs</w:t>
      </w:r>
      <w:proofErr w:type="spellEnd"/>
      <w:r>
        <w:t xml:space="preserve"> </w:t>
      </w:r>
      <w:r w:rsidR="00F333D7">
        <w:t>(</w:t>
      </w:r>
      <w:r w:rsidR="00F333D7">
        <w:fldChar w:fldCharType="begin"/>
      </w:r>
      <w:r w:rsidR="00F333D7">
        <w:instrText xml:space="preserve"> REF _Ref504067073 \r \h </w:instrText>
      </w:r>
      <w:r w:rsidR="00F333D7">
        <w:fldChar w:fldCharType="separate"/>
      </w:r>
      <w:r w:rsidR="00F333D7">
        <w:t>[20]</w:t>
      </w:r>
      <w:r w:rsidR="00F333D7">
        <w:fldChar w:fldCharType="end"/>
      </w:r>
      <w:r w:rsidR="00F333D7">
        <w:fldChar w:fldCharType="begin"/>
      </w:r>
      <w:r w:rsidR="00F333D7">
        <w:instrText xml:space="preserve"> REF _Ref504207135 \r \h </w:instrText>
      </w:r>
      <w:r w:rsidR="00F333D7">
        <w:fldChar w:fldCharType="separate"/>
      </w:r>
      <w:r w:rsidR="00F333D7">
        <w:t>[10]</w:t>
      </w:r>
      <w:r w:rsidR="00F333D7">
        <w:fldChar w:fldCharType="end"/>
      </w:r>
      <w:r w:rsidR="00F333D7">
        <w:fldChar w:fldCharType="begin"/>
      </w:r>
      <w:r w:rsidR="00F333D7">
        <w:instrText xml:space="preserve"> REF _Ref504204238 \r \h </w:instrText>
      </w:r>
      <w:r w:rsidR="00F333D7">
        <w:fldChar w:fldCharType="separate"/>
      </w:r>
      <w:r w:rsidR="00F333D7">
        <w:t>[6]</w:t>
      </w:r>
      <w:r w:rsidR="00F333D7">
        <w:fldChar w:fldCharType="end"/>
      </w:r>
      <w:r w:rsidR="00F333D7">
        <w:t>) raise the issue</w:t>
      </w:r>
      <w:r>
        <w:t xml:space="preserve"> that how the frequency-granularities of CSI reporting are defined is inconsistent with the RRC parameters in 38.331.</w:t>
      </w:r>
    </w:p>
    <w:p w14:paraId="6C3DE1E4" w14:textId="7FD33C39" w:rsidR="005F0E45" w:rsidRDefault="005F0E45" w:rsidP="00F333D7">
      <w:pPr>
        <w:rPr>
          <w:b/>
        </w:rPr>
      </w:pPr>
      <w:r w:rsidRPr="005F0E45">
        <w:rPr>
          <w:b/>
        </w:rPr>
        <w:t>Proposal 3.2:</w:t>
      </w:r>
    </w:p>
    <w:p w14:paraId="3B938D18" w14:textId="77777777" w:rsidR="005F0E45" w:rsidRDefault="005F0E45" w:rsidP="0073109A">
      <w:pPr>
        <w:pStyle w:val="ListParagraph"/>
        <w:numPr>
          <w:ilvl w:val="0"/>
          <w:numId w:val="19"/>
        </w:numPr>
      </w:pPr>
      <w:r w:rsidRPr="005F0E45">
        <w:t>Clarify the</w:t>
      </w:r>
      <w:r>
        <w:t xml:space="preserve"> frequency-granularities in 38.214 as follows:</w:t>
      </w:r>
    </w:p>
    <w:p w14:paraId="024E81D3" w14:textId="3896C011" w:rsidR="00F333D7" w:rsidRDefault="00F333D7" w:rsidP="005F0E45">
      <w:pPr>
        <w:pStyle w:val="ListParagraph"/>
        <w:numPr>
          <w:ilvl w:val="1"/>
          <w:numId w:val="19"/>
        </w:numPr>
      </w:pPr>
      <w:r>
        <w:t xml:space="preserve">Remove mentioning of “partial band” </w:t>
      </w:r>
      <w:r w:rsidR="005F0E45">
        <w:t>CSI reporting</w:t>
      </w:r>
    </w:p>
    <w:p w14:paraId="18D724A4" w14:textId="77777777" w:rsidR="00F333D7" w:rsidRDefault="00F333D7" w:rsidP="005F0E45">
      <w:pPr>
        <w:pStyle w:val="ListParagraph"/>
        <w:numPr>
          <w:ilvl w:val="1"/>
          <w:numId w:val="19"/>
        </w:numPr>
      </w:pPr>
      <w:r>
        <w:lastRenderedPageBreak/>
        <w:t>Define “wideband CSI” as a CSI report with wideband PMI+ wideband CQI, other cases are “subband CSI”</w:t>
      </w:r>
    </w:p>
    <w:p w14:paraId="10A568C5" w14:textId="77777777" w:rsidR="00F333D7" w:rsidRDefault="00F333D7" w:rsidP="00F333D7"/>
    <w:p w14:paraId="34B11918" w14:textId="77777777" w:rsidR="00F333D7" w:rsidRDefault="00F333D7" w:rsidP="00F333D7">
      <w:pPr>
        <w:pStyle w:val="Heading2"/>
      </w:pPr>
      <w:r>
        <w:t>Clarify that WB CSI reports is encoded as single packet when multiplexed with A/N or SR on long PUCCH</w:t>
      </w:r>
    </w:p>
    <w:p w14:paraId="091C8B28" w14:textId="5C23E8A7" w:rsidR="00F333D7" w:rsidRPr="00FB1488" w:rsidRDefault="00F333D7" w:rsidP="00F333D7">
      <w:pPr>
        <w:rPr>
          <w:b/>
        </w:rPr>
      </w:pPr>
      <w:r w:rsidRPr="00FB1488">
        <w:rPr>
          <w:b/>
        </w:rPr>
        <w:t>Proposal</w:t>
      </w:r>
      <w:r w:rsidR="005F0E45">
        <w:rPr>
          <w:b/>
        </w:rPr>
        <w:t xml:space="preserve"> 3.3</w:t>
      </w:r>
      <w:r w:rsidRPr="00FB1488">
        <w:rPr>
          <w:b/>
        </w:rPr>
        <w:t>:</w:t>
      </w:r>
    </w:p>
    <w:p w14:paraId="2713446A" w14:textId="77777777" w:rsidR="00F333D7" w:rsidRDefault="00F333D7" w:rsidP="00F333D7">
      <w:pPr>
        <w:pStyle w:val="ListParagraph"/>
        <w:numPr>
          <w:ilvl w:val="0"/>
          <w:numId w:val="19"/>
        </w:numPr>
      </w:pPr>
      <w:r>
        <w:t xml:space="preserve">Adopt TP1 of  </w:t>
      </w:r>
      <w:r>
        <w:fldChar w:fldCharType="begin"/>
      </w:r>
      <w:r>
        <w:instrText xml:space="preserve"> REF _Ref504202743 \r \h </w:instrText>
      </w:r>
      <w:r>
        <w:fldChar w:fldCharType="separate"/>
      </w:r>
      <w:r>
        <w:t>[2]</w:t>
      </w:r>
      <w:r>
        <w:fldChar w:fldCharType="end"/>
      </w:r>
    </w:p>
    <w:p w14:paraId="293469E8" w14:textId="77777777" w:rsidR="00F333D7" w:rsidRDefault="00F333D7" w:rsidP="00F333D7">
      <w:pPr>
        <w:pStyle w:val="Heading2"/>
      </w:pPr>
      <w:r>
        <w:t>Correction for differential CQI definition</w:t>
      </w:r>
    </w:p>
    <w:p w14:paraId="5ACFA320" w14:textId="65F99EB3" w:rsidR="00F333D7" w:rsidRDefault="00F333D7" w:rsidP="00F333D7">
      <w:r>
        <w:t xml:space="preserve">It has been agreed that spatial differential CQI is not supported for NR, however </w:t>
      </w:r>
      <w:r w:rsidRPr="0048482F">
        <w:rPr>
          <w:color w:val="000000"/>
        </w:rPr>
        <w:t>Table 5.2.2.1-1</w:t>
      </w:r>
      <w:r>
        <w:rPr>
          <w:color w:val="000000"/>
        </w:rPr>
        <w:t xml:space="preserve"> in 38.214 says “spatial, while it should be “subband”.</w:t>
      </w:r>
      <w:r>
        <w:t xml:space="preserve"> </w:t>
      </w:r>
    </w:p>
    <w:p w14:paraId="344A27B3" w14:textId="4E79FA6D" w:rsidR="005F0E45" w:rsidRDefault="005F0E45" w:rsidP="00F333D7">
      <w:pPr>
        <w:rPr>
          <w:b/>
        </w:rPr>
      </w:pPr>
      <w:r w:rsidRPr="005F0E45">
        <w:rPr>
          <w:b/>
        </w:rPr>
        <w:t>Proposal 3.4:</w:t>
      </w:r>
    </w:p>
    <w:p w14:paraId="5E9B6F5B" w14:textId="246D8EAB" w:rsidR="005F0E45" w:rsidRDefault="005F0E45" w:rsidP="005F0E45">
      <w:pPr>
        <w:pStyle w:val="ListParagraph"/>
        <w:numPr>
          <w:ilvl w:val="0"/>
          <w:numId w:val="19"/>
        </w:numPr>
      </w:pPr>
      <w:r>
        <w:rPr>
          <w:color w:val="000000"/>
        </w:rPr>
        <w:t xml:space="preserve">Replace “spatial” with “subband” in </w:t>
      </w:r>
      <w:r w:rsidRPr="005F0E45">
        <w:rPr>
          <w:color w:val="000000"/>
        </w:rPr>
        <w:t>Table 5.2.2.1-1</w:t>
      </w:r>
      <w:r>
        <w:rPr>
          <w:color w:val="000000"/>
        </w:rPr>
        <w:t xml:space="preserve"> in 38.214</w:t>
      </w:r>
    </w:p>
    <w:p w14:paraId="6AB1E527" w14:textId="77777777" w:rsidR="00F333D7" w:rsidRDefault="00F333D7" w:rsidP="00F333D7">
      <w:pPr>
        <w:pStyle w:val="Heading2"/>
      </w:pPr>
      <w:r>
        <w:t>Clarify number of CRI/RSRP fields in 38.212</w:t>
      </w:r>
    </w:p>
    <w:p w14:paraId="45B103E7" w14:textId="77777777" w:rsidR="00F333D7" w:rsidRDefault="00F333D7" w:rsidP="00F333D7">
      <w:r>
        <w:t>It is not clear that multiple CRI and L1-RSRP fields are part of the CSI report.</w:t>
      </w:r>
    </w:p>
    <w:p w14:paraId="32EF7CA0" w14:textId="6FCC3BD0" w:rsidR="00F333D7" w:rsidRPr="00FB1488" w:rsidRDefault="00F333D7" w:rsidP="00F333D7">
      <w:pPr>
        <w:rPr>
          <w:b/>
        </w:rPr>
      </w:pPr>
      <w:r w:rsidRPr="00FB1488">
        <w:rPr>
          <w:b/>
        </w:rPr>
        <w:t>Proposal</w:t>
      </w:r>
      <w:r w:rsidR="005F0E45">
        <w:rPr>
          <w:b/>
        </w:rPr>
        <w:t xml:space="preserve"> 3.5</w:t>
      </w:r>
      <w:r w:rsidRPr="00FB1488">
        <w:rPr>
          <w:b/>
        </w:rPr>
        <w:t>:</w:t>
      </w:r>
    </w:p>
    <w:p w14:paraId="288CD972" w14:textId="77777777" w:rsidR="00F333D7" w:rsidRDefault="00F333D7" w:rsidP="00F333D7">
      <w:pPr>
        <w:pStyle w:val="ListParagraph"/>
        <w:numPr>
          <w:ilvl w:val="0"/>
          <w:numId w:val="19"/>
        </w:numPr>
      </w:pPr>
      <w:r>
        <w:t xml:space="preserve">Adopt the TP in Proposal 5 of </w:t>
      </w:r>
      <w:r>
        <w:fldChar w:fldCharType="begin"/>
      </w:r>
      <w:r>
        <w:instrText xml:space="preserve"> REF _Ref504204238 \r \h </w:instrText>
      </w:r>
      <w:r>
        <w:fldChar w:fldCharType="separate"/>
      </w:r>
      <w:r>
        <w:t>[6]</w:t>
      </w:r>
      <w:r>
        <w:fldChar w:fldCharType="end"/>
      </w:r>
    </w:p>
    <w:p w14:paraId="3E7EC3A7" w14:textId="77777777" w:rsidR="00F333D7" w:rsidRDefault="00F333D7" w:rsidP="00F333D7">
      <w:pPr>
        <w:pStyle w:val="Heading2"/>
      </w:pPr>
      <w:r>
        <w:t>Reference precoder for CQI calculation with CRI/RI/i1 reporting</w:t>
      </w:r>
    </w:p>
    <w:p w14:paraId="2024C452" w14:textId="77777777" w:rsidR="00F333D7" w:rsidRDefault="00F333D7" w:rsidP="00F333D7">
      <w:r>
        <w:t xml:space="preserve">As pointed out in </w:t>
      </w:r>
      <w:r>
        <w:fldChar w:fldCharType="begin"/>
      </w:r>
      <w:r>
        <w:instrText xml:space="preserve"> REF _Ref504215426 \r \h </w:instrText>
      </w:r>
      <w:r>
        <w:fldChar w:fldCharType="separate"/>
      </w:r>
      <w:r>
        <w:t>[4]</w:t>
      </w:r>
      <w:r>
        <w:fldChar w:fldCharType="end"/>
      </w:r>
      <w:r>
        <w:t>, it is not explicitly stated that the calculated CQI depends on the selected i1 value. This could be clarified.</w:t>
      </w:r>
    </w:p>
    <w:p w14:paraId="3D8C51C9" w14:textId="0FD0157F" w:rsidR="00F333D7" w:rsidRDefault="00F333D7" w:rsidP="00F333D7">
      <w:pPr>
        <w:rPr>
          <w:b/>
        </w:rPr>
      </w:pPr>
      <w:r w:rsidRPr="0002298C">
        <w:rPr>
          <w:b/>
        </w:rPr>
        <w:t>Proposal</w:t>
      </w:r>
      <w:r w:rsidR="005F0E45">
        <w:rPr>
          <w:b/>
        </w:rPr>
        <w:t xml:space="preserve"> 3.6</w:t>
      </w:r>
      <w:r w:rsidRPr="0002298C">
        <w:rPr>
          <w:b/>
        </w:rPr>
        <w:t>:</w:t>
      </w:r>
    </w:p>
    <w:p w14:paraId="4B2A573F" w14:textId="77777777" w:rsidR="00F333D7" w:rsidRDefault="00F333D7" w:rsidP="00F333D7">
      <w:pPr>
        <w:pStyle w:val="ListParagraph"/>
        <w:numPr>
          <w:ilvl w:val="0"/>
          <w:numId w:val="19"/>
        </w:numPr>
        <w:rPr>
          <w:lang w:eastAsia="zh-TW"/>
        </w:rPr>
      </w:pPr>
      <w:r>
        <w:rPr>
          <w:lang w:eastAsia="zh-TW"/>
        </w:rPr>
        <w:t>For CRI/RI/i1 reporting mode, the selected precoders for CQI calculation are within the set of precoders indicated by i1 to be reported</w:t>
      </w:r>
    </w:p>
    <w:p w14:paraId="3261F3D0" w14:textId="77777777" w:rsidR="00F333D7" w:rsidRDefault="00F333D7" w:rsidP="00F333D7">
      <w:pPr>
        <w:pStyle w:val="Heading2"/>
        <w:rPr>
          <w:lang w:eastAsia="zh-TW"/>
        </w:rPr>
      </w:pPr>
      <w:r>
        <w:rPr>
          <w:lang w:eastAsia="zh-TW"/>
        </w:rPr>
        <w:t>Clarification that CRI is not reported when one CSI-RS resource is configured</w:t>
      </w:r>
    </w:p>
    <w:p w14:paraId="72D349ED" w14:textId="5F666831" w:rsidR="00F333D7" w:rsidRDefault="00F333D7" w:rsidP="00F333D7">
      <w:pPr>
        <w:rPr>
          <w:lang w:eastAsia="zh-TW"/>
        </w:rPr>
      </w:pPr>
      <w:r>
        <w:rPr>
          <w:lang w:eastAsia="zh-TW"/>
        </w:rPr>
        <w:t xml:space="preserve">As some </w:t>
      </w:r>
      <w:proofErr w:type="spellStart"/>
      <w:r>
        <w:rPr>
          <w:lang w:eastAsia="zh-TW"/>
        </w:rPr>
        <w:t>tdcos</w:t>
      </w:r>
      <w:proofErr w:type="spellEnd"/>
      <w:r>
        <w:rPr>
          <w:lang w:eastAsia="zh-TW"/>
        </w:rPr>
        <w:t xml:space="preserve"> point out, RI and CRI are sometimes described as RI/CRI which makes it unclear that they are two separate parameters. Also, it could be clarified that CRI is not reported if a single CSI-RS resource is </w:t>
      </w:r>
      <w:r w:rsidR="005F0E45">
        <w:rPr>
          <w:lang w:eastAsia="zh-TW"/>
        </w:rPr>
        <w:t>configured</w:t>
      </w:r>
    </w:p>
    <w:p w14:paraId="76B7FEF5" w14:textId="12A89AFD" w:rsidR="005F0E45" w:rsidRPr="005F0E45" w:rsidRDefault="005F0E45" w:rsidP="00F333D7">
      <w:pPr>
        <w:rPr>
          <w:b/>
          <w:lang w:eastAsia="zh-TW"/>
        </w:rPr>
      </w:pPr>
      <w:r w:rsidRPr="005F0E45">
        <w:rPr>
          <w:b/>
          <w:lang w:eastAsia="zh-TW"/>
        </w:rPr>
        <w:t>Proposal 3.7:</w:t>
      </w:r>
    </w:p>
    <w:p w14:paraId="694E8F16" w14:textId="2D696521" w:rsidR="005F0E45" w:rsidRDefault="005F0E45" w:rsidP="005F0E45">
      <w:pPr>
        <w:pStyle w:val="ListParagraph"/>
        <w:numPr>
          <w:ilvl w:val="0"/>
          <w:numId w:val="19"/>
        </w:numPr>
        <w:rPr>
          <w:lang w:eastAsia="zh-TW"/>
        </w:rPr>
      </w:pPr>
      <w:r>
        <w:rPr>
          <w:lang w:eastAsia="zh-TW"/>
        </w:rPr>
        <w:t>Replace “RI/CRI” with “RI (if reported), CRI (if reported)” throughout 38.214</w:t>
      </w:r>
    </w:p>
    <w:p w14:paraId="3F5969B9" w14:textId="0B10F2B3" w:rsidR="005F0E45" w:rsidRPr="00432E94" w:rsidRDefault="005F0E45" w:rsidP="005F0E45">
      <w:pPr>
        <w:pStyle w:val="ListParagraph"/>
        <w:numPr>
          <w:ilvl w:val="0"/>
          <w:numId w:val="19"/>
        </w:numPr>
        <w:rPr>
          <w:lang w:eastAsia="zh-TW"/>
        </w:rPr>
      </w:pPr>
      <w:r>
        <w:rPr>
          <w:lang w:eastAsia="zh-TW"/>
        </w:rPr>
        <w:t>Clarify that CRI is not reported if the number of CSI-RS resources in the set is one</w:t>
      </w:r>
    </w:p>
    <w:p w14:paraId="4C1646B1" w14:textId="77777777" w:rsidR="00F333D7" w:rsidRPr="00F333D7" w:rsidRDefault="00F333D7" w:rsidP="00F333D7"/>
    <w:p w14:paraId="3318FA35" w14:textId="6583C44D" w:rsidR="00264285" w:rsidRDefault="00264285" w:rsidP="00264285">
      <w:pPr>
        <w:pStyle w:val="Heading2"/>
      </w:pPr>
      <w:r>
        <w:t>SP-CSI on PUCCH activation /deactivation</w:t>
      </w:r>
    </w:p>
    <w:p w14:paraId="2D8A893F" w14:textId="77777777" w:rsidR="007A4392" w:rsidRPr="00E9149C" w:rsidRDefault="007A4392" w:rsidP="007A4392">
      <w:pPr>
        <w:pStyle w:val="BodyText"/>
      </w:pPr>
      <w:r>
        <w:t xml:space="preserve">In RAN1 #91, the following agreements were made on Semi-persistent CSI reporting on PUSCH </w:t>
      </w:r>
      <w:r>
        <w:fldChar w:fldCharType="begin"/>
      </w:r>
      <w:r>
        <w:instrText xml:space="preserve"> REF _Ref503430610 \r \h </w:instrText>
      </w:r>
      <w:r>
        <w:fldChar w:fldCharType="separate"/>
      </w:r>
      <w:r>
        <w:t>[1]</w:t>
      </w:r>
      <w:r>
        <w:fldChar w:fldCharType="end"/>
      </w:r>
      <w:r>
        <w:t>:</w:t>
      </w:r>
    </w:p>
    <w:p w14:paraId="36BFFD5F" w14:textId="77777777" w:rsidR="007A4392" w:rsidRDefault="007A4392" w:rsidP="007A4392">
      <w:pPr>
        <w:pStyle w:val="BodyText"/>
      </w:pPr>
      <w:r>
        <w:rPr>
          <w:noProof/>
        </w:rPr>
        <w:lastRenderedPageBreak/>
        <mc:AlternateContent>
          <mc:Choice Requires="wps">
            <w:drawing>
              <wp:inline distT="0" distB="0" distL="0" distR="0" wp14:anchorId="7E67E3EC" wp14:editId="729FE0B3">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51BF63" w14:textId="77777777" w:rsidR="00B83811" w:rsidRPr="00F825F1" w:rsidRDefault="00B83811" w:rsidP="007A4392">
                            <w:pPr>
                              <w:pStyle w:val="text"/>
                              <w:rPr>
                                <w:b/>
                                <w:highlight w:val="green"/>
                                <w:lang w:eastAsia="ja-JP"/>
                              </w:rPr>
                            </w:pPr>
                            <w:r w:rsidRPr="00F825F1">
                              <w:rPr>
                                <w:b/>
                                <w:highlight w:val="green"/>
                                <w:lang w:eastAsia="ja-JP"/>
                              </w:rPr>
                              <w:t>Agreement</w:t>
                            </w:r>
                          </w:p>
                          <w:p w14:paraId="7E283066" w14:textId="77777777" w:rsidR="00B83811" w:rsidRPr="0010004C" w:rsidRDefault="00B83811" w:rsidP="007A4392">
                            <w:pPr>
                              <w:pStyle w:val="text"/>
                            </w:pPr>
                            <w:r w:rsidRPr="0010004C">
                              <w:t>A set of SP-CSI report settings for PUSCH are RRC configured and CSI request field in DCI scrambled with SP-CSI C-RNTI activates one of the SP-CSI reports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E67E3EC" id="Text Box 1"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N+llQIAALo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11VfKCuotFpCHrgGD40uF&#10;el+zEO+Yx47DwsApEm/xIzXgI0G/omQN/vd75wmPjYBWShrs4IpaHDGU6B8WG+R8MBqlhs+b0fjr&#10;KW78oWV1aLEv5hKwbrAJMLa8TPiod0vpwTziqFmkO9HELMebK8qj320uYzdXcFhxsVhkGDa5Y/Ha&#10;3jueyJPKqc4e2kfmXV/nEVvkBna9zqZvyr3DJs/gFi8Rlir3QtK5U7XXHwdE7qZ+mKUJdLjPqNeR&#10;O/8D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HXE36WVAgAAugUAAA4AAAAAAAAAAAAAAAAALgIAAGRycy9lMm9Eb2MueG1s&#10;UEsBAi0AFAAGAAgAAAAhAORLK1XcAAAABQEAAA8AAAAAAAAAAAAAAAAA7wQAAGRycy9kb3ducmV2&#10;LnhtbFBLBQYAAAAABAAEAPMAAAD4BQAAAAA=&#10;" fillcolor="white [3201]" strokeweight=".5pt">
                <v:textbox style="mso-fit-shape-to-text:t">
                  <w:txbxContent>
                    <w:p w14:paraId="7F51BF63" w14:textId="77777777" w:rsidR="00B83811" w:rsidRPr="00F825F1" w:rsidRDefault="00B83811" w:rsidP="007A4392">
                      <w:pPr>
                        <w:pStyle w:val="text"/>
                        <w:rPr>
                          <w:b/>
                          <w:highlight w:val="green"/>
                          <w:lang w:eastAsia="ja-JP"/>
                        </w:rPr>
                      </w:pPr>
                      <w:r w:rsidRPr="00F825F1">
                        <w:rPr>
                          <w:b/>
                          <w:highlight w:val="green"/>
                          <w:lang w:eastAsia="ja-JP"/>
                        </w:rPr>
                        <w:t>Agreement</w:t>
                      </w:r>
                    </w:p>
                    <w:p w14:paraId="7E283066" w14:textId="77777777" w:rsidR="00B83811" w:rsidRPr="0010004C" w:rsidRDefault="00B83811" w:rsidP="007A4392">
                      <w:pPr>
                        <w:pStyle w:val="text"/>
                      </w:pPr>
                      <w:r w:rsidRPr="0010004C">
                        <w:t>A set of SP-CSI report settings for PUSCH are RRC configured and CSI request field in DCI scrambled with SP-CSI C-RNTI activates one of the SP-CSI reports</w:t>
                      </w:r>
                    </w:p>
                  </w:txbxContent>
                </v:textbox>
                <w10:anchorlock/>
              </v:shape>
            </w:pict>
          </mc:Fallback>
        </mc:AlternateContent>
      </w:r>
    </w:p>
    <w:p w14:paraId="0B0EB5BF" w14:textId="3A07681B" w:rsidR="007A4392" w:rsidRDefault="007A4392" w:rsidP="007A4392">
      <w:r>
        <w:t>The remaining issues is if several reports can be activated and how activation/deactivation DCI messages look.</w:t>
      </w:r>
    </w:p>
    <w:p w14:paraId="031EE1E2" w14:textId="30BB6CCF" w:rsidR="007A4392" w:rsidRDefault="007A4392" w:rsidP="007A4392">
      <w:r w:rsidRPr="007A4392">
        <w:rPr>
          <w:b/>
        </w:rPr>
        <w:t>Issue</w:t>
      </w:r>
      <w:r w:rsidR="005F0E45">
        <w:rPr>
          <w:b/>
        </w:rPr>
        <w:t xml:space="preserve"> 3.8A</w:t>
      </w:r>
      <w:r w:rsidRPr="007A4392">
        <w:rPr>
          <w:b/>
        </w:rPr>
        <w:t>:</w:t>
      </w:r>
      <w:r>
        <w:t xml:space="preserve"> Number of active SP-CSI reports on PUSCH:</w:t>
      </w:r>
    </w:p>
    <w:p w14:paraId="1A1A11A6" w14:textId="386040D4" w:rsidR="007A4392" w:rsidRDefault="007A4392" w:rsidP="007A4392">
      <w:pPr>
        <w:pStyle w:val="ListParagraph"/>
        <w:numPr>
          <w:ilvl w:val="0"/>
          <w:numId w:val="17"/>
        </w:numPr>
      </w:pPr>
      <w:r>
        <w:t>Alt 1: At most one PUSCH-based SP-CSI report can be activated at the time (Ericsson)</w:t>
      </w:r>
    </w:p>
    <w:p w14:paraId="6E5B76B3" w14:textId="72299E90" w:rsidR="007A4392" w:rsidRDefault="007A4392" w:rsidP="007A4392">
      <w:pPr>
        <w:pStyle w:val="ListParagraph"/>
        <w:numPr>
          <w:ilvl w:val="0"/>
          <w:numId w:val="17"/>
        </w:numPr>
      </w:pPr>
      <w:r>
        <w:t>Alt 2: More than one PUSCH-based SP-CSI report can be activated at the time</w:t>
      </w:r>
    </w:p>
    <w:p w14:paraId="41B4E709" w14:textId="5EEE7E97" w:rsidR="007A4392" w:rsidRDefault="007A4392" w:rsidP="007A4392">
      <w:r w:rsidRPr="007A4392">
        <w:rPr>
          <w:b/>
        </w:rPr>
        <w:t>Issue</w:t>
      </w:r>
      <w:r w:rsidR="005F0E45">
        <w:rPr>
          <w:b/>
        </w:rPr>
        <w:t xml:space="preserve"> 3.8B</w:t>
      </w:r>
      <w:r w:rsidRPr="007A4392">
        <w:rPr>
          <w:b/>
        </w:rPr>
        <w:t>:</w:t>
      </w:r>
      <w:r>
        <w:rPr>
          <w:b/>
        </w:rPr>
        <w:t xml:space="preserve"> </w:t>
      </w:r>
      <w:r>
        <w:t>SP-CSI activation / deactivation message</w:t>
      </w:r>
    </w:p>
    <w:p w14:paraId="4BD90A6E" w14:textId="3D511CA7" w:rsidR="007A4392" w:rsidRDefault="007A4392" w:rsidP="00B83811">
      <w:pPr>
        <w:pStyle w:val="ListParagraph"/>
        <w:numPr>
          <w:ilvl w:val="0"/>
          <w:numId w:val="18"/>
        </w:numPr>
      </w:pPr>
      <w:r>
        <w:t xml:space="preserve">Alt 1: </w:t>
      </w:r>
      <w:r w:rsidR="005A5F17">
        <w:t xml:space="preserve">TP in </w:t>
      </w:r>
      <w:r w:rsidR="005A5F17">
        <w:fldChar w:fldCharType="begin"/>
      </w:r>
      <w:r w:rsidR="005A5F17">
        <w:instrText xml:space="preserve"> REF _Ref504067072 \r \h </w:instrText>
      </w:r>
      <w:r w:rsidR="005A5F17">
        <w:fldChar w:fldCharType="separate"/>
      </w:r>
      <w:r w:rsidR="005A5F17">
        <w:t>[19]</w:t>
      </w:r>
      <w:r w:rsidR="005A5F17">
        <w:fldChar w:fldCharType="end"/>
      </w:r>
      <w:r w:rsidR="005F0E45">
        <w:t xml:space="preserve"> (Ericsson)</w:t>
      </w:r>
    </w:p>
    <w:p w14:paraId="7D88D739" w14:textId="77777777" w:rsidR="00D278A5" w:rsidRDefault="00D278A5" w:rsidP="00D278A5">
      <w:pPr>
        <w:rPr>
          <w:b/>
        </w:rPr>
      </w:pPr>
      <w:r w:rsidRPr="00C26AA6">
        <w:rPr>
          <w:b/>
        </w:rPr>
        <w:t>Conclusion:</w:t>
      </w:r>
    </w:p>
    <w:p w14:paraId="05B5979A" w14:textId="77777777" w:rsidR="00D278A5" w:rsidRPr="00856C72" w:rsidRDefault="00D278A5" w:rsidP="00D278A5">
      <w:pPr>
        <w:pStyle w:val="ListParagraph"/>
        <w:numPr>
          <w:ilvl w:val="0"/>
          <w:numId w:val="19"/>
        </w:numPr>
        <w:rPr>
          <w:highlight w:val="yellow"/>
        </w:rPr>
      </w:pPr>
      <w:r w:rsidRPr="00856C72">
        <w:rPr>
          <w:highlight w:val="yellow"/>
        </w:rPr>
        <w:t>More offline discussion needed</w:t>
      </w:r>
    </w:p>
    <w:p w14:paraId="11A1E8D0" w14:textId="77777777" w:rsidR="00264285" w:rsidRPr="00264285" w:rsidRDefault="00264285" w:rsidP="00264285"/>
    <w:p w14:paraId="08C75D70" w14:textId="7A05DF73" w:rsidR="00794040" w:rsidRDefault="00CA2734" w:rsidP="00264285">
      <w:pPr>
        <w:pStyle w:val="Heading2"/>
      </w:pPr>
      <w:r>
        <w:t>CSI encoding scheme when PUCCH is piggybacked on PUSCH</w:t>
      </w:r>
    </w:p>
    <w:p w14:paraId="762D9972" w14:textId="7A397195" w:rsidR="00CA2734" w:rsidRDefault="00CA2734" w:rsidP="00CA2734">
      <w:r>
        <w:t xml:space="preserve">When </w:t>
      </w:r>
      <w:r w:rsidR="004F1982">
        <w:t>CSI reports originally configured for PUCCH reporting is piggybacked on PUSCH,</w:t>
      </w:r>
    </w:p>
    <w:p w14:paraId="304C1A96" w14:textId="73011A2D" w:rsidR="00CA2734" w:rsidRDefault="00CA2734" w:rsidP="00CA2734">
      <w:pPr>
        <w:pStyle w:val="ListParagraph"/>
        <w:numPr>
          <w:ilvl w:val="0"/>
          <w:numId w:val="16"/>
        </w:numPr>
      </w:pPr>
      <w:r>
        <w:t xml:space="preserve">Alt 1: The CSI encoding scheme and omission </w:t>
      </w:r>
      <w:r w:rsidR="004F1982">
        <w:t>follows that of PUCCH (Qualcomm,</w:t>
      </w:r>
      <w:r w:rsidR="00794040">
        <w:t xml:space="preserve"> Ericsson</w:t>
      </w:r>
      <w:r w:rsidR="004F1982">
        <w:t>)</w:t>
      </w:r>
    </w:p>
    <w:p w14:paraId="6E74CBC1" w14:textId="772C0BB3" w:rsidR="00CA2734" w:rsidRPr="00CA2734" w:rsidRDefault="00CA2734" w:rsidP="00CA2734">
      <w:pPr>
        <w:pStyle w:val="ListParagraph"/>
        <w:numPr>
          <w:ilvl w:val="0"/>
          <w:numId w:val="16"/>
        </w:numPr>
      </w:pPr>
      <w:r>
        <w:t xml:space="preserve">Alt 2: </w:t>
      </w:r>
      <w:r w:rsidR="004F1982">
        <w:t>The CSI encoding scheme and omission follows that of PUSCH</w:t>
      </w:r>
    </w:p>
    <w:p w14:paraId="30F24B62" w14:textId="77777777" w:rsidR="00D278A5" w:rsidRDefault="00D278A5" w:rsidP="00D278A5">
      <w:pPr>
        <w:rPr>
          <w:b/>
        </w:rPr>
      </w:pPr>
      <w:r w:rsidRPr="00C26AA6">
        <w:rPr>
          <w:b/>
        </w:rPr>
        <w:t>Conclusion:</w:t>
      </w:r>
    </w:p>
    <w:p w14:paraId="6E35EAB7" w14:textId="06F1290D" w:rsidR="00D278A5" w:rsidRPr="00D278A5" w:rsidRDefault="00D278A5" w:rsidP="00B83811">
      <w:pPr>
        <w:pStyle w:val="ListParagraph"/>
        <w:numPr>
          <w:ilvl w:val="0"/>
          <w:numId w:val="19"/>
        </w:numPr>
        <w:rPr>
          <w:b/>
        </w:rPr>
      </w:pPr>
      <w:r w:rsidRPr="00D278A5">
        <w:rPr>
          <w:highlight w:val="yellow"/>
        </w:rPr>
        <w:t>More offline discussion needed</w:t>
      </w:r>
    </w:p>
    <w:p w14:paraId="42B5E747" w14:textId="77777777" w:rsidR="0039716B" w:rsidRPr="0039716B" w:rsidRDefault="0039716B" w:rsidP="0039716B"/>
    <w:p w14:paraId="1081F519" w14:textId="530895B2" w:rsidR="0039716B" w:rsidRDefault="00841C41" w:rsidP="00841C41">
      <w:pPr>
        <w:pStyle w:val="Heading2"/>
      </w:pPr>
      <w:r>
        <w:t>Indication of CSI-only PUSCH without UL-SCH</w:t>
      </w:r>
    </w:p>
    <w:p w14:paraId="0017E228" w14:textId="40E093C9" w:rsidR="00841C41" w:rsidRDefault="00841C41" w:rsidP="00841C41">
      <w:pPr>
        <w:pStyle w:val="BodyText"/>
      </w:pPr>
      <w:r w:rsidRPr="00841C41">
        <w:rPr>
          <w:b/>
        </w:rPr>
        <w:t>Alt 1:</w:t>
      </w:r>
      <w:r>
        <w:t xml:space="preserve"> </w:t>
      </w:r>
      <w:bookmarkStart w:id="1" w:name="_Toc503560241"/>
      <w:r>
        <w:t xml:space="preserve">An UL grant scheduling CSI only on PUSCH without UL-SCH is identified by toggling of the NDI bit,  </w:t>
      </w:r>
      <w:r w:rsidRPr="00943E7D">
        <w:rPr>
          <w:position w:val="-10"/>
        </w:rPr>
        <w:object w:dxaOrig="1280" w:dyaOrig="300" w14:anchorId="43E33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15pt" o:ole="">
            <v:imagedata r:id="rId13" o:title=""/>
          </v:shape>
          <o:OLEObject Type="Embed" ProgID="Equation.3" ShapeID="_x0000_i1025" DrawAspect="Content" ObjectID="_1578120475" r:id="rId14"/>
        </w:object>
      </w:r>
      <w:r>
        <w:t xml:space="preserve">, </w:t>
      </w:r>
      <w:proofErr w:type="spellStart"/>
      <w:r>
        <w:t>RVid</w:t>
      </w:r>
      <w:proofErr w:type="spellEnd"/>
      <w:r>
        <w:t>=1 and CSI request field triggering a CSI report</w:t>
      </w:r>
      <w:bookmarkEnd w:id="1"/>
      <w:r>
        <w:t xml:space="preserve"> </w:t>
      </w:r>
      <w:r>
        <w:fldChar w:fldCharType="begin"/>
      </w:r>
      <w:r>
        <w:instrText xml:space="preserve"> REF _Ref504067073 \r \h </w:instrText>
      </w:r>
      <w:r>
        <w:fldChar w:fldCharType="separate"/>
      </w:r>
      <w:r>
        <w:t>[20]</w:t>
      </w:r>
      <w:r>
        <w:fldChar w:fldCharType="end"/>
      </w:r>
      <w:r>
        <w:t xml:space="preserve"> (Ericsson)</w:t>
      </w:r>
    </w:p>
    <w:p w14:paraId="02925496" w14:textId="726F565F" w:rsidR="00D278A5" w:rsidRDefault="00D278A5" w:rsidP="00841C41">
      <w:pPr>
        <w:pStyle w:val="BodyText"/>
      </w:pPr>
    </w:p>
    <w:p w14:paraId="7734951B" w14:textId="77777777" w:rsidR="00D278A5" w:rsidRDefault="00D278A5" w:rsidP="00D278A5">
      <w:pPr>
        <w:rPr>
          <w:b/>
        </w:rPr>
      </w:pPr>
      <w:r w:rsidRPr="00C26AA6">
        <w:rPr>
          <w:b/>
        </w:rPr>
        <w:t>Conclusion:</w:t>
      </w:r>
    </w:p>
    <w:p w14:paraId="37492A04" w14:textId="77777777" w:rsidR="00D278A5" w:rsidRPr="00856C72" w:rsidRDefault="00D278A5" w:rsidP="00D278A5">
      <w:pPr>
        <w:pStyle w:val="ListParagraph"/>
        <w:numPr>
          <w:ilvl w:val="0"/>
          <w:numId w:val="19"/>
        </w:numPr>
        <w:rPr>
          <w:highlight w:val="yellow"/>
        </w:rPr>
      </w:pPr>
      <w:r w:rsidRPr="00856C72">
        <w:rPr>
          <w:highlight w:val="yellow"/>
        </w:rPr>
        <w:t>More offline discussion needed</w:t>
      </w:r>
    </w:p>
    <w:p w14:paraId="34517D30" w14:textId="77777777" w:rsidR="00D278A5" w:rsidRDefault="00D278A5" w:rsidP="00841C41">
      <w:pPr>
        <w:pStyle w:val="BodyText"/>
      </w:pPr>
    </w:p>
    <w:p w14:paraId="73A5BD14" w14:textId="1999076E" w:rsidR="00295E67" w:rsidRDefault="00295E67" w:rsidP="00295E67">
      <w:pPr>
        <w:pStyle w:val="Heading2"/>
      </w:pPr>
      <w:r>
        <w:t xml:space="preserve">Clarifications for Layer Indicator </w:t>
      </w:r>
    </w:p>
    <w:p w14:paraId="38539417" w14:textId="77777777" w:rsidR="00295E67" w:rsidRDefault="00295E67" w:rsidP="00295E67">
      <w:r>
        <w:t>It was agreed as working assumption that LI encoding follows that of PMI, but currently in 38.212, LI is encoded in CSI part 1.</w:t>
      </w:r>
    </w:p>
    <w:p w14:paraId="7964F884" w14:textId="44B208D0" w:rsidR="00295E67" w:rsidRPr="00295E67" w:rsidRDefault="005F0E45" w:rsidP="00295E67">
      <w:pPr>
        <w:rPr>
          <w:b/>
        </w:rPr>
      </w:pPr>
      <w:r>
        <w:rPr>
          <w:b/>
        </w:rPr>
        <w:t>Issue 3.11</w:t>
      </w:r>
      <w:r w:rsidR="00295E67">
        <w:rPr>
          <w:b/>
        </w:rPr>
        <w:t>A</w:t>
      </w:r>
      <w:r w:rsidR="00295E67" w:rsidRPr="00295E67">
        <w:rPr>
          <w:b/>
        </w:rPr>
        <w:t>:</w:t>
      </w:r>
    </w:p>
    <w:p w14:paraId="319EC8B4" w14:textId="2F78E3EA" w:rsidR="00295E67" w:rsidRDefault="00295E67" w:rsidP="00295E67">
      <w:pPr>
        <w:pStyle w:val="ListParagraph"/>
        <w:numPr>
          <w:ilvl w:val="0"/>
          <w:numId w:val="19"/>
        </w:numPr>
      </w:pPr>
      <w:r>
        <w:t xml:space="preserve">Alt 1: Adopt TP in </w:t>
      </w:r>
      <w:r>
        <w:fldChar w:fldCharType="begin"/>
      </w:r>
      <w:r>
        <w:instrText xml:space="preserve"> REF _Ref504204579 \r \h </w:instrText>
      </w:r>
      <w:r>
        <w:fldChar w:fldCharType="separate"/>
      </w:r>
      <w:r>
        <w:t>[9]</w:t>
      </w:r>
      <w:r>
        <w:fldChar w:fldCharType="end"/>
      </w:r>
      <w:r>
        <w:t xml:space="preserve"> which clarifies that LI is encoded in CSI Part 2 and has RI-dependent payload (LGE, Ericsson)</w:t>
      </w:r>
    </w:p>
    <w:p w14:paraId="1928CCEF" w14:textId="394F43B7" w:rsidR="00295E67" w:rsidRDefault="00295E67" w:rsidP="00295E67">
      <w:pPr>
        <w:pStyle w:val="ListParagraph"/>
        <w:numPr>
          <w:ilvl w:val="0"/>
          <w:numId w:val="19"/>
        </w:numPr>
      </w:pPr>
      <w:r>
        <w:t xml:space="preserve">Alt 2: LI is encoded in CSI Part 1 and has payload which does not depend on rank </w:t>
      </w:r>
    </w:p>
    <w:p w14:paraId="678DA844" w14:textId="776E1BD3" w:rsidR="00295E67" w:rsidRPr="00295E67" w:rsidRDefault="00295E67" w:rsidP="00841C41">
      <w:pPr>
        <w:pStyle w:val="BodyText"/>
      </w:pPr>
      <w:r>
        <w:lastRenderedPageBreak/>
        <w:t>Currently “SLI” is used 38.214 while “LI” is used in 38.212 / 38.331, this should be aligned.</w:t>
      </w:r>
    </w:p>
    <w:p w14:paraId="0B63A1D0" w14:textId="771CE154" w:rsidR="00841C41" w:rsidRDefault="005F0E45" w:rsidP="00841C41">
      <w:pPr>
        <w:pStyle w:val="BodyText"/>
      </w:pPr>
      <w:r>
        <w:rPr>
          <w:b/>
        </w:rPr>
        <w:t>Issue 3.11</w:t>
      </w:r>
      <w:r w:rsidR="00295E67">
        <w:rPr>
          <w:b/>
        </w:rPr>
        <w:t>B</w:t>
      </w:r>
      <w:r w:rsidR="00295E67" w:rsidRPr="00295E67">
        <w:rPr>
          <w:b/>
        </w:rPr>
        <w:t>:</w:t>
      </w:r>
      <w:r w:rsidR="00295E67">
        <w:t xml:space="preserve"> Align terminology for PTRS strongest layer indicator </w:t>
      </w:r>
    </w:p>
    <w:p w14:paraId="67974A75" w14:textId="3A084296" w:rsidR="00295E67" w:rsidRDefault="00295E67" w:rsidP="00295E67">
      <w:pPr>
        <w:pStyle w:val="BodyText"/>
        <w:numPr>
          <w:ilvl w:val="0"/>
          <w:numId w:val="19"/>
        </w:numPr>
      </w:pPr>
      <w:r>
        <w:t>Alt 1: Change to “LI” in 38.214</w:t>
      </w:r>
      <w:r w:rsidR="001A385E">
        <w:t xml:space="preserve"> (AT&amp;T, Ericsson)</w:t>
      </w:r>
    </w:p>
    <w:p w14:paraId="26DAB8D9" w14:textId="71F17948" w:rsidR="00295E67" w:rsidRPr="00841C41" w:rsidRDefault="00295E67" w:rsidP="00295E67">
      <w:pPr>
        <w:pStyle w:val="BodyText"/>
        <w:numPr>
          <w:ilvl w:val="0"/>
          <w:numId w:val="19"/>
        </w:numPr>
      </w:pPr>
      <w:r>
        <w:t>Alt 2: Change to “SLI” in 38.212 / 38.331</w:t>
      </w:r>
    </w:p>
    <w:p w14:paraId="11A072D4" w14:textId="623158DC" w:rsidR="00295E67" w:rsidRDefault="00295E67" w:rsidP="0039716B">
      <w:r>
        <w:t xml:space="preserve">It is proposed in </w:t>
      </w:r>
      <w:r>
        <w:fldChar w:fldCharType="begin"/>
      </w:r>
      <w:r>
        <w:instrText xml:space="preserve"> REF _Ref504208969 \r \h </w:instrText>
      </w:r>
      <w:r>
        <w:fldChar w:fldCharType="separate"/>
      </w:r>
      <w:r>
        <w:t>[13]</w:t>
      </w:r>
      <w:r>
        <w:fldChar w:fldCharType="end"/>
      </w:r>
      <w:r w:rsidR="00F11804">
        <w:t xml:space="preserve"> that two L</w:t>
      </w:r>
      <w:r w:rsidR="0010708D">
        <w:t>I</w:t>
      </w:r>
      <w:r w:rsidR="00F11804">
        <w:t>s can be reported in case of rank &gt; 4:</w:t>
      </w:r>
    </w:p>
    <w:p w14:paraId="78225EE1" w14:textId="1BA0CC9F" w:rsidR="0039716B" w:rsidRDefault="005F0E45" w:rsidP="0039716B">
      <w:r>
        <w:rPr>
          <w:b/>
        </w:rPr>
        <w:t>Issue 3.11C</w:t>
      </w:r>
      <w:r w:rsidR="00295E67" w:rsidRPr="00295E67">
        <w:rPr>
          <w:b/>
        </w:rPr>
        <w:t>:</w:t>
      </w:r>
      <w:r w:rsidR="00295E67">
        <w:t xml:space="preserve"> </w:t>
      </w:r>
      <w:r w:rsidR="00F11804">
        <w:t>Single or multiple LIs?</w:t>
      </w:r>
    </w:p>
    <w:p w14:paraId="65C2A8D8" w14:textId="3F2F1B50" w:rsidR="00F11804" w:rsidRDefault="00F11804" w:rsidP="00F11804">
      <w:pPr>
        <w:pStyle w:val="ListParagraph"/>
        <w:numPr>
          <w:ilvl w:val="0"/>
          <w:numId w:val="19"/>
        </w:numPr>
      </w:pPr>
      <w:r>
        <w:t>Alt 1: Two Lis, one per CW, is reported in case of rank &gt; 4 (Samsung)</w:t>
      </w:r>
    </w:p>
    <w:p w14:paraId="19C881DA" w14:textId="123AD72B" w:rsidR="00F11804" w:rsidRDefault="00F11804" w:rsidP="00F11804">
      <w:pPr>
        <w:pStyle w:val="ListParagraph"/>
        <w:numPr>
          <w:ilvl w:val="0"/>
          <w:numId w:val="19"/>
        </w:numPr>
      </w:pPr>
      <w:r>
        <w:t>Alt 2: Single LI is reported, corresponding to the strongest CW, for all ranks (Ericsson)</w:t>
      </w:r>
    </w:p>
    <w:p w14:paraId="23A6AAD9" w14:textId="77777777" w:rsidR="00D278A5" w:rsidRDefault="00D278A5" w:rsidP="00D278A5">
      <w:pPr>
        <w:rPr>
          <w:b/>
        </w:rPr>
      </w:pPr>
      <w:r w:rsidRPr="00C26AA6">
        <w:rPr>
          <w:b/>
        </w:rPr>
        <w:t>Conclusion:</w:t>
      </w:r>
    </w:p>
    <w:p w14:paraId="4BF506AC" w14:textId="77777777" w:rsidR="00D278A5" w:rsidRPr="00856C72" w:rsidRDefault="00D278A5" w:rsidP="00D278A5">
      <w:pPr>
        <w:pStyle w:val="ListParagraph"/>
        <w:numPr>
          <w:ilvl w:val="0"/>
          <w:numId w:val="19"/>
        </w:numPr>
        <w:rPr>
          <w:highlight w:val="yellow"/>
        </w:rPr>
      </w:pPr>
      <w:r w:rsidRPr="00856C72">
        <w:rPr>
          <w:highlight w:val="yellow"/>
        </w:rPr>
        <w:t>More offline discussion needed</w:t>
      </w:r>
    </w:p>
    <w:p w14:paraId="765D57C5" w14:textId="77777777" w:rsidR="00D278A5" w:rsidRDefault="00D278A5" w:rsidP="00D278A5"/>
    <w:p w14:paraId="0D869D46" w14:textId="0B7F1C27" w:rsidR="00F11804" w:rsidRDefault="00254012" w:rsidP="00254012">
      <w:pPr>
        <w:pStyle w:val="Heading2"/>
      </w:pPr>
      <w:r>
        <w:t>CSI omission procedure</w:t>
      </w:r>
      <w:r w:rsidR="00C26AA6">
        <w:t xml:space="preserve"> </w:t>
      </w:r>
      <w:r w:rsidR="0097167A">
        <w:t>clarification</w:t>
      </w:r>
    </w:p>
    <w:p w14:paraId="23588F6E" w14:textId="78213B29" w:rsidR="0039716B" w:rsidRDefault="00254012" w:rsidP="0039716B">
      <w:r>
        <w:fldChar w:fldCharType="begin"/>
      </w:r>
      <w:r>
        <w:instrText xml:space="preserve"> REF _Ref504210751 \r \h </w:instrText>
      </w:r>
      <w:r>
        <w:fldChar w:fldCharType="separate"/>
      </w:r>
      <w:r>
        <w:t>[23]</w:t>
      </w:r>
      <w:r>
        <w:fldChar w:fldCharType="end"/>
      </w:r>
      <w:r>
        <w:t xml:space="preserve"> proposes that</w:t>
      </w:r>
      <w:r w:rsidR="008F6E0B">
        <w:t xml:space="preserve"> </w:t>
      </w:r>
      <w:r w:rsidR="00C26AA6">
        <w:t>CSI</w:t>
      </w:r>
      <w:r w:rsidR="008F6E0B">
        <w:t xml:space="preserve"> </w:t>
      </w:r>
      <w:r w:rsidR="00C26AA6">
        <w:t>omission procedure is explicitly clarified so that CSI priority levels are omitted until the number of REs allocated for UCI according to the expression does not overshoot the maximum number of REs available to UCI, instead of implicitly defining a maximum code rate.</w:t>
      </w:r>
    </w:p>
    <w:p w14:paraId="2DE798BE" w14:textId="721CD7A3" w:rsidR="00C26AA6" w:rsidRDefault="00C26AA6" w:rsidP="0039716B">
      <w:pPr>
        <w:rPr>
          <w:b/>
        </w:rPr>
      </w:pPr>
      <w:r w:rsidRPr="00C26AA6">
        <w:rPr>
          <w:b/>
        </w:rPr>
        <w:t>Conclusion:</w:t>
      </w:r>
    </w:p>
    <w:p w14:paraId="57897DDA" w14:textId="25E2D4DC" w:rsidR="00C26AA6" w:rsidRPr="00856C72" w:rsidRDefault="00C26AA6" w:rsidP="00C26AA6">
      <w:pPr>
        <w:pStyle w:val="ListParagraph"/>
        <w:numPr>
          <w:ilvl w:val="0"/>
          <w:numId w:val="19"/>
        </w:numPr>
        <w:rPr>
          <w:highlight w:val="yellow"/>
        </w:rPr>
      </w:pPr>
      <w:r w:rsidRPr="00856C72">
        <w:rPr>
          <w:highlight w:val="yellow"/>
        </w:rPr>
        <w:t>More offline discussion needed</w:t>
      </w:r>
    </w:p>
    <w:p w14:paraId="60B357CF" w14:textId="215A625D" w:rsidR="00C01F33" w:rsidRDefault="007C05DA" w:rsidP="007C05DA">
      <w:pPr>
        <w:pStyle w:val="Heading2"/>
      </w:pPr>
      <w:r>
        <w:t>Multi-panel codebook extension</w:t>
      </w:r>
    </w:p>
    <w:p w14:paraId="56D75B89" w14:textId="542FB213" w:rsidR="007C05DA" w:rsidRDefault="007C05DA" w:rsidP="007C05DA">
      <w:r>
        <w:t>It has been proposed that the multi-panel codebook is extended to support 1 port/polarization/panel as well.</w:t>
      </w:r>
    </w:p>
    <w:p w14:paraId="63A41298" w14:textId="128DC6D9" w:rsidR="007C05DA" w:rsidRPr="007C05DA" w:rsidRDefault="005F0E45" w:rsidP="007C05DA">
      <w:r>
        <w:rPr>
          <w:b/>
        </w:rPr>
        <w:t>Issue 3.13</w:t>
      </w:r>
      <w:r w:rsidR="007C05DA" w:rsidRPr="007C05DA">
        <w:rPr>
          <w:b/>
        </w:rPr>
        <w:t>:</w:t>
      </w:r>
      <w:r w:rsidR="007C05DA">
        <w:rPr>
          <w:b/>
        </w:rPr>
        <w:t xml:space="preserve"> </w:t>
      </w:r>
      <w:r w:rsidR="007C05DA">
        <w:t>Multi-panel codebook extension</w:t>
      </w:r>
    </w:p>
    <w:p w14:paraId="5DC9B947" w14:textId="7B9BD833" w:rsidR="007C05DA" w:rsidRPr="007C05DA" w:rsidRDefault="007C05DA" w:rsidP="007C05DA">
      <w:pPr>
        <w:pStyle w:val="ListParagraph"/>
        <w:numPr>
          <w:ilvl w:val="0"/>
          <w:numId w:val="19"/>
        </w:numPr>
        <w:rPr>
          <w:kern w:val="2"/>
        </w:rPr>
      </w:pPr>
      <w:r w:rsidRPr="007C05DA">
        <w:rPr>
          <w:kern w:val="2"/>
        </w:rPr>
        <w:t>Alt 1: Antenna configuration (</w:t>
      </w:r>
      <w:proofErr w:type="gramStart"/>
      <w:r w:rsidRPr="007C05DA">
        <w:rPr>
          <w:kern w:val="2"/>
        </w:rPr>
        <w:t>Ng,N</w:t>
      </w:r>
      <w:proofErr w:type="gramEnd"/>
      <w:r w:rsidRPr="007C05DA">
        <w:rPr>
          <w:kern w:val="2"/>
        </w:rPr>
        <w:t>1,N2)=(2,1,1) and (4,1,1) should be captured</w:t>
      </w:r>
      <w:r>
        <w:rPr>
          <w:kern w:val="2"/>
        </w:rPr>
        <w:t xml:space="preserve"> in multi-panel codebook in R15 (Huawei, Ericsson)</w:t>
      </w:r>
    </w:p>
    <w:p w14:paraId="76C7F6E6" w14:textId="359AB176" w:rsidR="007C05DA" w:rsidRDefault="007C05DA" w:rsidP="007C05DA">
      <w:pPr>
        <w:pStyle w:val="ListParagraph"/>
        <w:numPr>
          <w:ilvl w:val="0"/>
          <w:numId w:val="19"/>
        </w:numPr>
        <w:rPr>
          <w:kern w:val="2"/>
          <w:lang w:eastAsia="zh-CN"/>
        </w:rPr>
      </w:pPr>
      <w:r w:rsidRPr="007C05DA">
        <w:rPr>
          <w:kern w:val="2"/>
        </w:rPr>
        <w:t>Alt 2: No further extensions for multi-panel codebook</w:t>
      </w:r>
    </w:p>
    <w:p w14:paraId="5B90AD5C" w14:textId="77777777" w:rsidR="0070157B" w:rsidRDefault="0070157B" w:rsidP="0070157B">
      <w:pPr>
        <w:rPr>
          <w:b/>
        </w:rPr>
      </w:pPr>
      <w:r w:rsidRPr="00C26AA6">
        <w:rPr>
          <w:b/>
        </w:rPr>
        <w:t>Conclusion:</w:t>
      </w:r>
    </w:p>
    <w:p w14:paraId="5857833A" w14:textId="77777777" w:rsidR="0070157B" w:rsidRPr="00856C72" w:rsidRDefault="0070157B" w:rsidP="0070157B">
      <w:pPr>
        <w:pStyle w:val="ListParagraph"/>
        <w:numPr>
          <w:ilvl w:val="0"/>
          <w:numId w:val="19"/>
        </w:numPr>
        <w:rPr>
          <w:highlight w:val="yellow"/>
        </w:rPr>
      </w:pPr>
      <w:r w:rsidRPr="00856C72">
        <w:rPr>
          <w:highlight w:val="yellow"/>
        </w:rPr>
        <w:t>More offline discussion needed</w:t>
      </w:r>
    </w:p>
    <w:p w14:paraId="0A96C8E6" w14:textId="77777777" w:rsidR="0070157B" w:rsidRPr="0070157B" w:rsidRDefault="0070157B" w:rsidP="0070157B">
      <w:pPr>
        <w:rPr>
          <w:kern w:val="2"/>
        </w:rPr>
      </w:pPr>
    </w:p>
    <w:p w14:paraId="20FA56E8" w14:textId="488E2DE7" w:rsidR="0070157B" w:rsidRDefault="0070157B" w:rsidP="0070157B">
      <w:pPr>
        <w:pStyle w:val="Heading2"/>
      </w:pPr>
      <w:r>
        <w:t>Type II CSI Part 1 on long PUCCH</w:t>
      </w:r>
    </w:p>
    <w:p w14:paraId="1183C0BA" w14:textId="12DEC9D5" w:rsidR="0070157B" w:rsidRDefault="0070157B" w:rsidP="0070157B">
      <w:r>
        <w:t xml:space="preserve">It is suggested in </w:t>
      </w:r>
      <w:r>
        <w:fldChar w:fldCharType="begin"/>
      </w:r>
      <w:r>
        <w:instrText xml:space="preserve"> REF _Ref504239894 \r \h </w:instrText>
      </w:r>
      <w:r>
        <w:fldChar w:fldCharType="separate"/>
      </w:r>
      <w:r>
        <w:t>[7]</w:t>
      </w:r>
      <w:r>
        <w:fldChar w:fldCharType="end"/>
      </w:r>
      <w:r>
        <w:t xml:space="preserve"> that Type II CSI on PUCCH is limited to SP-</w:t>
      </w:r>
      <w:r w:rsidR="005F0E45">
        <w:t>CSI</w:t>
      </w:r>
      <w:r>
        <w:t xml:space="preserve"> reporting only.</w:t>
      </w:r>
    </w:p>
    <w:p w14:paraId="025074BD" w14:textId="77782ACC" w:rsidR="0070157B" w:rsidRDefault="005F0E45" w:rsidP="0070157B">
      <w:r>
        <w:rPr>
          <w:b/>
        </w:rPr>
        <w:t>Issue 3.14</w:t>
      </w:r>
      <w:r w:rsidR="0070157B" w:rsidRPr="0070157B">
        <w:rPr>
          <w:b/>
        </w:rPr>
        <w:t>:</w:t>
      </w:r>
      <w:r w:rsidR="0070157B">
        <w:rPr>
          <w:b/>
        </w:rPr>
        <w:t xml:space="preserve"> </w:t>
      </w:r>
      <w:r w:rsidR="0070157B">
        <w:t>Type II CSI Part 1 on long PUCCH is supported for</w:t>
      </w:r>
    </w:p>
    <w:p w14:paraId="5B1E825E" w14:textId="2D3B9BAD" w:rsidR="0070157B" w:rsidRDefault="0070157B" w:rsidP="0070157B">
      <w:pPr>
        <w:pStyle w:val="ListParagraph"/>
        <w:numPr>
          <w:ilvl w:val="0"/>
          <w:numId w:val="19"/>
        </w:numPr>
      </w:pPr>
      <w:r>
        <w:t>Alt 1: Only SP-CSI reporting (Intel</w:t>
      </w:r>
      <w:r w:rsidR="005F082E">
        <w:t>, DCM</w:t>
      </w:r>
      <w:r>
        <w:t>)</w:t>
      </w:r>
    </w:p>
    <w:p w14:paraId="306A2943" w14:textId="0501E848" w:rsidR="0070157B" w:rsidRPr="0070157B" w:rsidRDefault="0070157B" w:rsidP="0070157B">
      <w:pPr>
        <w:pStyle w:val="ListParagraph"/>
        <w:numPr>
          <w:ilvl w:val="0"/>
          <w:numId w:val="19"/>
        </w:numPr>
      </w:pPr>
      <w:r>
        <w:t>Alt 2: Both P and SP CSI reporting</w:t>
      </w:r>
    </w:p>
    <w:p w14:paraId="79C1EF3A" w14:textId="77777777" w:rsidR="0070157B" w:rsidRDefault="0070157B" w:rsidP="0070157B">
      <w:pPr>
        <w:rPr>
          <w:b/>
        </w:rPr>
      </w:pPr>
      <w:r w:rsidRPr="00C26AA6">
        <w:rPr>
          <w:b/>
        </w:rPr>
        <w:t>Conclusion:</w:t>
      </w:r>
    </w:p>
    <w:p w14:paraId="200371B1" w14:textId="77777777" w:rsidR="0070157B" w:rsidRPr="00856C72" w:rsidRDefault="0070157B" w:rsidP="0070157B">
      <w:pPr>
        <w:pStyle w:val="ListParagraph"/>
        <w:numPr>
          <w:ilvl w:val="0"/>
          <w:numId w:val="19"/>
        </w:numPr>
        <w:rPr>
          <w:highlight w:val="yellow"/>
        </w:rPr>
      </w:pPr>
      <w:r w:rsidRPr="00856C72">
        <w:rPr>
          <w:highlight w:val="yellow"/>
        </w:rPr>
        <w:t>More offline discussion needed</w:t>
      </w:r>
    </w:p>
    <w:p w14:paraId="7D6BF43C" w14:textId="77777777" w:rsidR="007C05DA" w:rsidRPr="007C05DA" w:rsidRDefault="007C05DA" w:rsidP="007C05DA"/>
    <w:p w14:paraId="5B3C850D" w14:textId="77777777" w:rsidR="00F507D1" w:rsidRPr="00CE0424" w:rsidRDefault="00F507D1" w:rsidP="00CE0424">
      <w:pPr>
        <w:pStyle w:val="Heading1"/>
      </w:pPr>
      <w:bookmarkStart w:id="2" w:name="_In-sequence_SDU_delivery"/>
      <w:bookmarkEnd w:id="2"/>
      <w:r w:rsidRPr="00CE0424">
        <w:lastRenderedPageBreak/>
        <w:t>References</w:t>
      </w:r>
    </w:p>
    <w:p w14:paraId="341417A0" w14:textId="77777777" w:rsidR="0039716B" w:rsidRDefault="0039716B" w:rsidP="0039716B">
      <w:pPr>
        <w:pStyle w:val="Reference"/>
      </w:pPr>
      <w:r>
        <w:t>R1-1800095</w:t>
      </w:r>
      <w:r>
        <w:tab/>
        <w:t>Summary of remaining issues for CSI reporting</w:t>
      </w:r>
      <w:r>
        <w:tab/>
        <w:t xml:space="preserve">Huawei, </w:t>
      </w:r>
      <w:proofErr w:type="spellStart"/>
      <w:r>
        <w:t>HiSilicon</w:t>
      </w:r>
      <w:proofErr w:type="spellEnd"/>
    </w:p>
    <w:p w14:paraId="01DB1F29" w14:textId="77777777" w:rsidR="0039716B" w:rsidRDefault="0039716B" w:rsidP="0039716B">
      <w:pPr>
        <w:pStyle w:val="Reference"/>
      </w:pPr>
      <w:bookmarkStart w:id="3" w:name="_Ref504202743"/>
      <w:r>
        <w:t>R1-1800109</w:t>
      </w:r>
      <w:r>
        <w:tab/>
        <w:t>Remaining details on CSI reporting</w:t>
      </w:r>
      <w:r>
        <w:tab/>
        <w:t xml:space="preserve">ZTE, </w:t>
      </w:r>
      <w:proofErr w:type="spellStart"/>
      <w:r>
        <w:t>Sanechips</w:t>
      </w:r>
      <w:bookmarkEnd w:id="3"/>
      <w:proofErr w:type="spellEnd"/>
    </w:p>
    <w:p w14:paraId="4E4706B1" w14:textId="77777777" w:rsidR="0039716B" w:rsidRDefault="0039716B" w:rsidP="0039716B">
      <w:pPr>
        <w:pStyle w:val="Reference"/>
      </w:pPr>
      <w:r>
        <w:t>R1-1800125</w:t>
      </w:r>
      <w:r>
        <w:tab/>
        <w:t>Discussion on aperiodic CSI-RS triggering offset configuration in case of one resource set over multiple slots</w:t>
      </w:r>
      <w:r>
        <w:tab/>
        <w:t>Fujitsu</w:t>
      </w:r>
    </w:p>
    <w:p w14:paraId="15D880E2" w14:textId="77777777" w:rsidR="0039716B" w:rsidRDefault="0039716B" w:rsidP="0039716B">
      <w:pPr>
        <w:pStyle w:val="Reference"/>
      </w:pPr>
      <w:bookmarkStart w:id="4" w:name="_Ref504215426"/>
      <w:r>
        <w:t>R1-1800157</w:t>
      </w:r>
      <w:r>
        <w:tab/>
        <w:t>Remaining issues in CSI reporting</w:t>
      </w:r>
      <w:r>
        <w:tab/>
      </w:r>
      <w:proofErr w:type="spellStart"/>
      <w:r>
        <w:t>MediaTek</w:t>
      </w:r>
      <w:proofErr w:type="spellEnd"/>
      <w:r>
        <w:t xml:space="preserve"> Inc.</w:t>
      </w:r>
      <w:bookmarkEnd w:id="4"/>
    </w:p>
    <w:p w14:paraId="2DD51AA5" w14:textId="77777777" w:rsidR="0039716B" w:rsidRDefault="0039716B" w:rsidP="0039716B">
      <w:pPr>
        <w:pStyle w:val="Reference"/>
      </w:pPr>
      <w:r>
        <w:t>R1-1800184</w:t>
      </w:r>
      <w:r>
        <w:tab/>
        <w:t>Remaining issues and text proposals on CSI reporting</w:t>
      </w:r>
      <w:r>
        <w:tab/>
        <w:t>vivo</w:t>
      </w:r>
    </w:p>
    <w:p w14:paraId="636BFCCA" w14:textId="77777777" w:rsidR="0039716B" w:rsidRDefault="0039716B" w:rsidP="0039716B">
      <w:pPr>
        <w:pStyle w:val="Reference"/>
      </w:pPr>
      <w:bookmarkStart w:id="5" w:name="_Ref504204238"/>
      <w:r>
        <w:t>R1-1800240</w:t>
      </w:r>
      <w:r>
        <w:tab/>
        <w:t>Remaining issues on CSI reporting</w:t>
      </w:r>
      <w:r>
        <w:tab/>
        <w:t>CATT</w:t>
      </w:r>
      <w:bookmarkEnd w:id="5"/>
    </w:p>
    <w:p w14:paraId="40CDAAD9" w14:textId="77777777" w:rsidR="0039716B" w:rsidRDefault="0039716B" w:rsidP="0039716B">
      <w:pPr>
        <w:pStyle w:val="Reference"/>
      </w:pPr>
      <w:bookmarkStart w:id="6" w:name="_Ref504239894"/>
      <w:r>
        <w:t>R1-1800310</w:t>
      </w:r>
      <w:r>
        <w:tab/>
        <w:t>Remaining issues on CSI reporting</w:t>
      </w:r>
      <w:r>
        <w:tab/>
        <w:t>Intel Corporation</w:t>
      </w:r>
      <w:bookmarkEnd w:id="6"/>
    </w:p>
    <w:p w14:paraId="2D201C07" w14:textId="77777777" w:rsidR="0039716B" w:rsidRDefault="0039716B" w:rsidP="0039716B">
      <w:pPr>
        <w:pStyle w:val="Reference"/>
      </w:pPr>
      <w:r>
        <w:t>R1-1800360</w:t>
      </w:r>
      <w:r>
        <w:tab/>
        <w:t>Discussion on aperiodic CSI report timing and relaxation</w:t>
      </w:r>
      <w:r>
        <w:tab/>
        <w:t>LG Electronics</w:t>
      </w:r>
    </w:p>
    <w:p w14:paraId="43E0002D" w14:textId="77777777" w:rsidR="0039716B" w:rsidRDefault="0039716B" w:rsidP="0039716B">
      <w:pPr>
        <w:pStyle w:val="Reference"/>
      </w:pPr>
      <w:bookmarkStart w:id="7" w:name="_Ref504204579"/>
      <w:r>
        <w:t>R1-1800361</w:t>
      </w:r>
      <w:r>
        <w:tab/>
        <w:t>Text proposals on TS 38.212 for LI reporting</w:t>
      </w:r>
      <w:r>
        <w:tab/>
        <w:t>LG Electronics</w:t>
      </w:r>
      <w:bookmarkEnd w:id="7"/>
    </w:p>
    <w:p w14:paraId="03738AB4" w14:textId="77777777" w:rsidR="0039716B" w:rsidRDefault="0039716B" w:rsidP="0039716B">
      <w:pPr>
        <w:pStyle w:val="Reference"/>
      </w:pPr>
      <w:bookmarkStart w:id="8" w:name="_Ref504207135"/>
      <w:r>
        <w:t>R1-1800428</w:t>
      </w:r>
      <w:r>
        <w:tab/>
        <w:t>Issues on subband reporting</w:t>
      </w:r>
      <w:r>
        <w:tab/>
        <w:t>Samsung</w:t>
      </w:r>
      <w:bookmarkEnd w:id="8"/>
    </w:p>
    <w:p w14:paraId="029CD264" w14:textId="77777777" w:rsidR="0039716B" w:rsidRDefault="0039716B" w:rsidP="0039716B">
      <w:pPr>
        <w:pStyle w:val="Reference"/>
      </w:pPr>
      <w:r>
        <w:t>R1-1800429</w:t>
      </w:r>
      <w:r>
        <w:tab/>
        <w:t>CSI-related correction for 38.214</w:t>
      </w:r>
      <w:r>
        <w:tab/>
        <w:t>Samsung</w:t>
      </w:r>
    </w:p>
    <w:p w14:paraId="5540063E" w14:textId="77777777" w:rsidR="0039716B" w:rsidRDefault="0039716B" w:rsidP="0039716B">
      <w:pPr>
        <w:pStyle w:val="Reference"/>
      </w:pPr>
      <w:r>
        <w:t>R1-1800430</w:t>
      </w:r>
      <w:r>
        <w:tab/>
        <w:t>Issues on CSI reporting</w:t>
      </w:r>
      <w:r>
        <w:tab/>
        <w:t>Samsung</w:t>
      </w:r>
    </w:p>
    <w:p w14:paraId="143C500C" w14:textId="77777777" w:rsidR="0039716B" w:rsidRDefault="0039716B" w:rsidP="0039716B">
      <w:pPr>
        <w:pStyle w:val="Reference"/>
      </w:pPr>
      <w:bookmarkStart w:id="9" w:name="_Ref504208969"/>
      <w:r>
        <w:t>R1-1800431</w:t>
      </w:r>
      <w:r>
        <w:tab/>
        <w:t>Issues on SLI reporting</w:t>
      </w:r>
      <w:r>
        <w:tab/>
        <w:t>Samsung</w:t>
      </w:r>
      <w:bookmarkEnd w:id="9"/>
    </w:p>
    <w:p w14:paraId="68D78678" w14:textId="77777777" w:rsidR="0039716B" w:rsidRDefault="0039716B" w:rsidP="0039716B">
      <w:pPr>
        <w:pStyle w:val="Reference"/>
      </w:pPr>
      <w:r>
        <w:t>R1-1800567</w:t>
      </w:r>
      <w:r>
        <w:tab/>
        <w:t>Remaining issues and text proposal in CSI reporting</w:t>
      </w:r>
      <w:r>
        <w:tab/>
        <w:t>AT&amp;T</w:t>
      </w:r>
    </w:p>
    <w:p w14:paraId="2F4E8695" w14:textId="77777777" w:rsidR="0039716B" w:rsidRDefault="0039716B" w:rsidP="0039716B">
      <w:pPr>
        <w:pStyle w:val="Reference"/>
      </w:pPr>
      <w:bookmarkStart w:id="10" w:name="_Ref504240421"/>
      <w:r>
        <w:t>R1-1800581</w:t>
      </w:r>
      <w:r>
        <w:tab/>
        <w:t>Several remaining details on aperiodic CSI report</w:t>
      </w:r>
      <w:r>
        <w:tab/>
        <w:t>AT&amp;T</w:t>
      </w:r>
      <w:bookmarkEnd w:id="10"/>
    </w:p>
    <w:p w14:paraId="728DC590" w14:textId="77777777" w:rsidR="0039716B" w:rsidRDefault="0039716B" w:rsidP="0039716B">
      <w:pPr>
        <w:pStyle w:val="Reference"/>
      </w:pPr>
      <w:r>
        <w:t>R1-1800611</w:t>
      </w:r>
      <w:r>
        <w:tab/>
        <w:t>Priority rule for CSI reporting</w:t>
      </w:r>
      <w:r>
        <w:tab/>
        <w:t>Sharp</w:t>
      </w:r>
    </w:p>
    <w:p w14:paraId="43E1116F" w14:textId="77777777" w:rsidR="0039716B" w:rsidRDefault="0039716B" w:rsidP="0039716B">
      <w:pPr>
        <w:pStyle w:val="Reference"/>
      </w:pPr>
      <w:r>
        <w:t>R1-1800628</w:t>
      </w:r>
      <w:r>
        <w:tab/>
        <w:t xml:space="preserve">Remaining details on CSI reporting </w:t>
      </w:r>
      <w:r>
        <w:tab/>
      </w:r>
      <w:proofErr w:type="spellStart"/>
      <w:r>
        <w:t>InterDigital</w:t>
      </w:r>
      <w:proofErr w:type="spellEnd"/>
      <w:r>
        <w:t>, Inc.</w:t>
      </w:r>
    </w:p>
    <w:p w14:paraId="2C66AD5C" w14:textId="77777777" w:rsidR="0039716B" w:rsidRDefault="0039716B" w:rsidP="0039716B">
      <w:pPr>
        <w:pStyle w:val="Reference"/>
      </w:pPr>
      <w:r>
        <w:t>R1-1800659</w:t>
      </w:r>
      <w:r>
        <w:tab/>
        <w:t>Remaining Issues on CSI reporting</w:t>
      </w:r>
      <w:r>
        <w:tab/>
        <w:t>NTT DOCOMO, INC.</w:t>
      </w:r>
    </w:p>
    <w:p w14:paraId="7A157AAF" w14:textId="77777777" w:rsidR="0039716B" w:rsidRDefault="0039716B" w:rsidP="0039716B">
      <w:pPr>
        <w:pStyle w:val="Reference"/>
      </w:pPr>
      <w:bookmarkStart w:id="11" w:name="_Ref504067072"/>
      <w:r>
        <w:t>R1-1800696</w:t>
      </w:r>
      <w:r>
        <w:tab/>
        <w:t>On activation and deactivation of semi-persistent CSI on PUSCH</w:t>
      </w:r>
      <w:r>
        <w:tab/>
        <w:t>Ericsson</w:t>
      </w:r>
      <w:bookmarkEnd w:id="11"/>
    </w:p>
    <w:p w14:paraId="25108ABB" w14:textId="77777777" w:rsidR="0039716B" w:rsidRDefault="0039716B" w:rsidP="0039716B">
      <w:pPr>
        <w:pStyle w:val="Reference"/>
      </w:pPr>
      <w:bookmarkStart w:id="12" w:name="_Ref504067073"/>
      <w:r>
        <w:t>R1-1800697</w:t>
      </w:r>
      <w:r>
        <w:tab/>
        <w:t>Corrections for CSI reporting</w:t>
      </w:r>
      <w:r>
        <w:tab/>
        <w:t>Ericsson</w:t>
      </w:r>
      <w:bookmarkEnd w:id="12"/>
    </w:p>
    <w:p w14:paraId="06A6E4DB" w14:textId="77777777" w:rsidR="0039716B" w:rsidRDefault="0039716B" w:rsidP="0039716B">
      <w:pPr>
        <w:pStyle w:val="Reference"/>
      </w:pPr>
      <w:r>
        <w:t>R1-1800698</w:t>
      </w:r>
      <w:r>
        <w:tab/>
        <w:t>UE CSI Reporting Capability</w:t>
      </w:r>
      <w:r>
        <w:tab/>
        <w:t>Ericsson</w:t>
      </w:r>
    </w:p>
    <w:p w14:paraId="4BA64C85" w14:textId="77777777" w:rsidR="0039716B" w:rsidRDefault="0039716B" w:rsidP="0039716B">
      <w:pPr>
        <w:pStyle w:val="Reference"/>
      </w:pPr>
      <w:bookmarkStart w:id="13" w:name="_Ref504209661"/>
      <w:r>
        <w:t>R1-1800744</w:t>
      </w:r>
      <w:r>
        <w:tab/>
        <w:t>Remaining details for CSI reporting on PUCCH</w:t>
      </w:r>
      <w:r>
        <w:tab/>
        <w:t>Nokia, Nokia Shanghai Bell</w:t>
      </w:r>
      <w:bookmarkEnd w:id="13"/>
    </w:p>
    <w:p w14:paraId="3BC9304B" w14:textId="45D2758A" w:rsidR="003A7EF3" w:rsidRPr="00CE0424" w:rsidRDefault="0039716B" w:rsidP="0039716B">
      <w:pPr>
        <w:pStyle w:val="Reference"/>
      </w:pPr>
      <w:bookmarkStart w:id="14" w:name="_Ref504210751"/>
      <w:r>
        <w:t>R1-1800858</w:t>
      </w:r>
      <w:r>
        <w:tab/>
        <w:t>Remaining details on CSI reporting</w:t>
      </w:r>
      <w:r>
        <w:tab/>
        <w:t>Qualcomm Incorporated</w:t>
      </w:r>
      <w:bookmarkEnd w:id="14"/>
    </w:p>
    <w:sectPr w:rsidR="003A7EF3"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23749" w14:textId="77777777" w:rsidR="004C4998" w:rsidRDefault="004C4998">
      <w:r>
        <w:separator/>
      </w:r>
    </w:p>
  </w:endnote>
  <w:endnote w:type="continuationSeparator" w:id="0">
    <w:p w14:paraId="717405A4" w14:textId="77777777" w:rsidR="004C4998" w:rsidRDefault="004C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515D9897" w:rsidR="00B83811" w:rsidRDefault="00B83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18B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18B9">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309B7" w14:textId="77777777" w:rsidR="004C4998" w:rsidRDefault="004C4998">
      <w:r>
        <w:separator/>
      </w:r>
    </w:p>
  </w:footnote>
  <w:footnote w:type="continuationSeparator" w:id="0">
    <w:p w14:paraId="6F9E35D2" w14:textId="77777777" w:rsidR="004C4998" w:rsidRDefault="004C4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B83811" w:rsidRDefault="00B83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4D55"/>
    <w:multiLevelType w:val="hybridMultilevel"/>
    <w:tmpl w:val="DC60E92E"/>
    <w:lvl w:ilvl="0" w:tplc="04090001">
      <w:start w:val="1"/>
      <w:numFmt w:val="bullet"/>
      <w:lvlText w:val=""/>
      <w:lvlJc w:val="left"/>
      <w:pPr>
        <w:ind w:left="576" w:hanging="360"/>
      </w:pPr>
      <w:rPr>
        <w:rFonts w:ascii="Symbol" w:hAnsi="Symbol"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1B6A7336"/>
    <w:multiLevelType w:val="hybridMultilevel"/>
    <w:tmpl w:val="57BE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CB0AD0"/>
    <w:multiLevelType w:val="hybridMultilevel"/>
    <w:tmpl w:val="F9CC99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EB1EF4"/>
    <w:multiLevelType w:val="hybridMultilevel"/>
    <w:tmpl w:val="057CA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1001ED"/>
    <w:multiLevelType w:val="hybridMultilevel"/>
    <w:tmpl w:val="06F07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3"/>
  </w:num>
  <w:num w:numId="15">
    <w:abstractNumId w:val="14"/>
  </w:num>
  <w:num w:numId="16">
    <w:abstractNumId w:val="12"/>
  </w:num>
  <w:num w:numId="17">
    <w:abstractNumId w:val="8"/>
  </w:num>
  <w:num w:numId="18">
    <w:abstractNumId w:val="23"/>
  </w:num>
  <w:num w:numId="19">
    <w:abstractNumId w:val="22"/>
  </w:num>
  <w:num w:numId="20">
    <w:abstractNumId w:val="7"/>
  </w:num>
  <w:num w:numId="21">
    <w:abstractNumId w:val="4"/>
  </w:num>
  <w:num w:numId="22">
    <w:abstractNumId w:val="5"/>
  </w:num>
  <w:num w:numId="23">
    <w:abstractNumId w:val="24"/>
  </w:num>
  <w:num w:numId="24">
    <w:abstractNumId w:val="6"/>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298C"/>
    <w:rsid w:val="0002564D"/>
    <w:rsid w:val="00025ECA"/>
    <w:rsid w:val="00030B30"/>
    <w:rsid w:val="000325B8"/>
    <w:rsid w:val="00034C15"/>
    <w:rsid w:val="00036BA1"/>
    <w:rsid w:val="00042009"/>
    <w:rsid w:val="000422E2"/>
    <w:rsid w:val="00042F22"/>
    <w:rsid w:val="000444EF"/>
    <w:rsid w:val="00052A07"/>
    <w:rsid w:val="00052CF6"/>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E7F14"/>
    <w:rsid w:val="000F06D6"/>
    <w:rsid w:val="000F0EB1"/>
    <w:rsid w:val="000F1106"/>
    <w:rsid w:val="000F3BE9"/>
    <w:rsid w:val="000F3F6C"/>
    <w:rsid w:val="000F6DF3"/>
    <w:rsid w:val="001005FF"/>
    <w:rsid w:val="001062FB"/>
    <w:rsid w:val="001063E6"/>
    <w:rsid w:val="0010708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749AB"/>
    <w:rsid w:val="0018143F"/>
    <w:rsid w:val="001822EF"/>
    <w:rsid w:val="00190AC1"/>
    <w:rsid w:val="0019341A"/>
    <w:rsid w:val="00197DF9"/>
    <w:rsid w:val="001A1987"/>
    <w:rsid w:val="001A2564"/>
    <w:rsid w:val="001A385E"/>
    <w:rsid w:val="001A582B"/>
    <w:rsid w:val="001A6173"/>
    <w:rsid w:val="001A6CBA"/>
    <w:rsid w:val="001B0D97"/>
    <w:rsid w:val="001B5A5D"/>
    <w:rsid w:val="001C1CE5"/>
    <w:rsid w:val="001C3D2A"/>
    <w:rsid w:val="001D51BA"/>
    <w:rsid w:val="001D6342"/>
    <w:rsid w:val="001D6D53"/>
    <w:rsid w:val="001E2560"/>
    <w:rsid w:val="001E58E2"/>
    <w:rsid w:val="001E7AED"/>
    <w:rsid w:val="001F3916"/>
    <w:rsid w:val="001F3DFD"/>
    <w:rsid w:val="001F54C5"/>
    <w:rsid w:val="001F662C"/>
    <w:rsid w:val="001F7074"/>
    <w:rsid w:val="00200490"/>
    <w:rsid w:val="00201F3A"/>
    <w:rsid w:val="00203B16"/>
    <w:rsid w:val="00203F96"/>
    <w:rsid w:val="002069B2"/>
    <w:rsid w:val="00207FA3"/>
    <w:rsid w:val="00214DA8"/>
    <w:rsid w:val="00215423"/>
    <w:rsid w:val="002158FA"/>
    <w:rsid w:val="00220600"/>
    <w:rsid w:val="00220DD8"/>
    <w:rsid w:val="002224DB"/>
    <w:rsid w:val="00223FCB"/>
    <w:rsid w:val="002252C3"/>
    <w:rsid w:val="00225C54"/>
    <w:rsid w:val="00225FFE"/>
    <w:rsid w:val="00230765"/>
    <w:rsid w:val="002319E4"/>
    <w:rsid w:val="00235632"/>
    <w:rsid w:val="00235872"/>
    <w:rsid w:val="00241559"/>
    <w:rsid w:val="002435B3"/>
    <w:rsid w:val="002451ED"/>
    <w:rsid w:val="002458EB"/>
    <w:rsid w:val="002500C8"/>
    <w:rsid w:val="00254012"/>
    <w:rsid w:val="00257543"/>
    <w:rsid w:val="002611E7"/>
    <w:rsid w:val="002617E7"/>
    <w:rsid w:val="00264228"/>
    <w:rsid w:val="00264285"/>
    <w:rsid w:val="00264334"/>
    <w:rsid w:val="0026473E"/>
    <w:rsid w:val="00265C8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E67"/>
    <w:rsid w:val="00296227"/>
    <w:rsid w:val="00296F44"/>
    <w:rsid w:val="0029777D"/>
    <w:rsid w:val="002A055E"/>
    <w:rsid w:val="002A1D4E"/>
    <w:rsid w:val="002A2869"/>
    <w:rsid w:val="002B24D6"/>
    <w:rsid w:val="002C41E6"/>
    <w:rsid w:val="002D071A"/>
    <w:rsid w:val="002D34B2"/>
    <w:rsid w:val="002D523D"/>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18D"/>
    <w:rsid w:val="00335858"/>
    <w:rsid w:val="00336BDA"/>
    <w:rsid w:val="00342BD7"/>
    <w:rsid w:val="00346DB5"/>
    <w:rsid w:val="003477B1"/>
    <w:rsid w:val="00356A14"/>
    <w:rsid w:val="00357380"/>
    <w:rsid w:val="003602D9"/>
    <w:rsid w:val="003604CE"/>
    <w:rsid w:val="00363948"/>
    <w:rsid w:val="00370E47"/>
    <w:rsid w:val="003742AC"/>
    <w:rsid w:val="00374ADB"/>
    <w:rsid w:val="00377CE1"/>
    <w:rsid w:val="00385BF0"/>
    <w:rsid w:val="003939FF"/>
    <w:rsid w:val="00395EA0"/>
    <w:rsid w:val="0039716B"/>
    <w:rsid w:val="003A0E41"/>
    <w:rsid w:val="003A2223"/>
    <w:rsid w:val="003A2A0F"/>
    <w:rsid w:val="003A45A1"/>
    <w:rsid w:val="003A5B0A"/>
    <w:rsid w:val="003A6BAC"/>
    <w:rsid w:val="003A7EF3"/>
    <w:rsid w:val="003B159C"/>
    <w:rsid w:val="003B369F"/>
    <w:rsid w:val="003B36A3"/>
    <w:rsid w:val="003B7521"/>
    <w:rsid w:val="003B7FE5"/>
    <w:rsid w:val="003C11C8"/>
    <w:rsid w:val="003C2702"/>
    <w:rsid w:val="003C7806"/>
    <w:rsid w:val="003D109F"/>
    <w:rsid w:val="003D2478"/>
    <w:rsid w:val="003D3C45"/>
    <w:rsid w:val="003D5B1F"/>
    <w:rsid w:val="003D6272"/>
    <w:rsid w:val="003E15FA"/>
    <w:rsid w:val="003E55E4"/>
    <w:rsid w:val="003E702E"/>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032D"/>
    <w:rsid w:val="00421105"/>
    <w:rsid w:val="004242F4"/>
    <w:rsid w:val="00427248"/>
    <w:rsid w:val="00432E94"/>
    <w:rsid w:val="00433FC3"/>
    <w:rsid w:val="00434E48"/>
    <w:rsid w:val="00437447"/>
    <w:rsid w:val="00441782"/>
    <w:rsid w:val="00441A92"/>
    <w:rsid w:val="004430D9"/>
    <w:rsid w:val="00444F56"/>
    <w:rsid w:val="00446488"/>
    <w:rsid w:val="004517AA"/>
    <w:rsid w:val="00452CAC"/>
    <w:rsid w:val="00457565"/>
    <w:rsid w:val="00457B71"/>
    <w:rsid w:val="00465ABC"/>
    <w:rsid w:val="004669E2"/>
    <w:rsid w:val="00467ED9"/>
    <w:rsid w:val="00470C31"/>
    <w:rsid w:val="004734D0"/>
    <w:rsid w:val="0047556B"/>
    <w:rsid w:val="00477768"/>
    <w:rsid w:val="00482323"/>
    <w:rsid w:val="00482586"/>
    <w:rsid w:val="00492BC5"/>
    <w:rsid w:val="004964F1"/>
    <w:rsid w:val="004A16BC"/>
    <w:rsid w:val="004A2B94"/>
    <w:rsid w:val="004B7C0C"/>
    <w:rsid w:val="004C3898"/>
    <w:rsid w:val="004C4998"/>
    <w:rsid w:val="004D36B1"/>
    <w:rsid w:val="004D7EBD"/>
    <w:rsid w:val="004E2680"/>
    <w:rsid w:val="004E28F9"/>
    <w:rsid w:val="004E462E"/>
    <w:rsid w:val="004E56DC"/>
    <w:rsid w:val="004E76F4"/>
    <w:rsid w:val="004F0B4E"/>
    <w:rsid w:val="004F0B6C"/>
    <w:rsid w:val="004F1982"/>
    <w:rsid w:val="004F2078"/>
    <w:rsid w:val="004F4DA3"/>
    <w:rsid w:val="00506557"/>
    <w:rsid w:val="0050677A"/>
    <w:rsid w:val="005108D8"/>
    <w:rsid w:val="005116F9"/>
    <w:rsid w:val="005153A7"/>
    <w:rsid w:val="005219CF"/>
    <w:rsid w:val="00521E56"/>
    <w:rsid w:val="00534B59"/>
    <w:rsid w:val="00536759"/>
    <w:rsid w:val="00537C62"/>
    <w:rsid w:val="00546970"/>
    <w:rsid w:val="00554192"/>
    <w:rsid w:val="00554E19"/>
    <w:rsid w:val="0056121F"/>
    <w:rsid w:val="00562960"/>
    <w:rsid w:val="00572505"/>
    <w:rsid w:val="00575DA6"/>
    <w:rsid w:val="00582809"/>
    <w:rsid w:val="00583D71"/>
    <w:rsid w:val="0058798C"/>
    <w:rsid w:val="005900FA"/>
    <w:rsid w:val="005935A4"/>
    <w:rsid w:val="005948C2"/>
    <w:rsid w:val="00595DCA"/>
    <w:rsid w:val="0059779B"/>
    <w:rsid w:val="005A209A"/>
    <w:rsid w:val="005A5F17"/>
    <w:rsid w:val="005A662D"/>
    <w:rsid w:val="005B35D7"/>
    <w:rsid w:val="005B392A"/>
    <w:rsid w:val="005B3AA3"/>
    <w:rsid w:val="005B4392"/>
    <w:rsid w:val="005B6F83"/>
    <w:rsid w:val="005C6DD7"/>
    <w:rsid w:val="005C74FB"/>
    <w:rsid w:val="005D1602"/>
    <w:rsid w:val="005E385F"/>
    <w:rsid w:val="005E5B81"/>
    <w:rsid w:val="005F082E"/>
    <w:rsid w:val="005F0E45"/>
    <w:rsid w:val="005F2CB1"/>
    <w:rsid w:val="005F3025"/>
    <w:rsid w:val="005F618C"/>
    <w:rsid w:val="005F70BD"/>
    <w:rsid w:val="0060283C"/>
    <w:rsid w:val="00604F14"/>
    <w:rsid w:val="00611B83"/>
    <w:rsid w:val="00613257"/>
    <w:rsid w:val="00620A71"/>
    <w:rsid w:val="00620D80"/>
    <w:rsid w:val="006234A6"/>
    <w:rsid w:val="00625DC2"/>
    <w:rsid w:val="00630001"/>
    <w:rsid w:val="006311B3"/>
    <w:rsid w:val="0063284C"/>
    <w:rsid w:val="00636398"/>
    <w:rsid w:val="006368D3"/>
    <w:rsid w:val="006377EC"/>
    <w:rsid w:val="0063791F"/>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F5"/>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E74"/>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1A96"/>
    <w:rsid w:val="006C5EC9"/>
    <w:rsid w:val="006C6059"/>
    <w:rsid w:val="006C7522"/>
    <w:rsid w:val="006D6F08"/>
    <w:rsid w:val="006E062C"/>
    <w:rsid w:val="006E1514"/>
    <w:rsid w:val="006E2288"/>
    <w:rsid w:val="006E28B7"/>
    <w:rsid w:val="006E3310"/>
    <w:rsid w:val="006E417D"/>
    <w:rsid w:val="006E4E39"/>
    <w:rsid w:val="006E565E"/>
    <w:rsid w:val="006E673D"/>
    <w:rsid w:val="006E6F50"/>
    <w:rsid w:val="006E7D3B"/>
    <w:rsid w:val="006F1B70"/>
    <w:rsid w:val="006F341D"/>
    <w:rsid w:val="006F3CDE"/>
    <w:rsid w:val="006F58D4"/>
    <w:rsid w:val="0070157B"/>
    <w:rsid w:val="0070346E"/>
    <w:rsid w:val="00704C41"/>
    <w:rsid w:val="00704EDB"/>
    <w:rsid w:val="00706101"/>
    <w:rsid w:val="00707072"/>
    <w:rsid w:val="00707D61"/>
    <w:rsid w:val="007116C7"/>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375D"/>
    <w:rsid w:val="00765281"/>
    <w:rsid w:val="00766BAD"/>
    <w:rsid w:val="007679B0"/>
    <w:rsid w:val="007755F2"/>
    <w:rsid w:val="00776971"/>
    <w:rsid w:val="00777D37"/>
    <w:rsid w:val="0078177E"/>
    <w:rsid w:val="0078304C"/>
    <w:rsid w:val="00783673"/>
    <w:rsid w:val="00785490"/>
    <w:rsid w:val="00790B99"/>
    <w:rsid w:val="007925EA"/>
    <w:rsid w:val="00793CD8"/>
    <w:rsid w:val="00794040"/>
    <w:rsid w:val="00795C92"/>
    <w:rsid w:val="00796231"/>
    <w:rsid w:val="007A1CB3"/>
    <w:rsid w:val="007A306F"/>
    <w:rsid w:val="007A4392"/>
    <w:rsid w:val="007A43A6"/>
    <w:rsid w:val="007A58A6"/>
    <w:rsid w:val="007A5B38"/>
    <w:rsid w:val="007B3D2D"/>
    <w:rsid w:val="007B50AE"/>
    <w:rsid w:val="007B51DF"/>
    <w:rsid w:val="007B7374"/>
    <w:rsid w:val="007C05DA"/>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1C41"/>
    <w:rsid w:val="008444E8"/>
    <w:rsid w:val="00844E80"/>
    <w:rsid w:val="00846FE7"/>
    <w:rsid w:val="00856911"/>
    <w:rsid w:val="00856C72"/>
    <w:rsid w:val="0086105B"/>
    <w:rsid w:val="008677FD"/>
    <w:rsid w:val="008706D4"/>
    <w:rsid w:val="00870F8A"/>
    <w:rsid w:val="008719A4"/>
    <w:rsid w:val="00871D23"/>
    <w:rsid w:val="008739EF"/>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95C"/>
    <w:rsid w:val="008C4958"/>
    <w:rsid w:val="008C4BAA"/>
    <w:rsid w:val="008C6AE8"/>
    <w:rsid w:val="008C7573"/>
    <w:rsid w:val="008D34F1"/>
    <w:rsid w:val="008D39D8"/>
    <w:rsid w:val="008D6D1A"/>
    <w:rsid w:val="008E065E"/>
    <w:rsid w:val="008E0927"/>
    <w:rsid w:val="008E1909"/>
    <w:rsid w:val="008E448F"/>
    <w:rsid w:val="008F1EAB"/>
    <w:rsid w:val="008F33DC"/>
    <w:rsid w:val="008F477F"/>
    <w:rsid w:val="008F6E0B"/>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67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1EE9"/>
    <w:rsid w:val="00A031D8"/>
    <w:rsid w:val="00A048A8"/>
    <w:rsid w:val="00A04F49"/>
    <w:rsid w:val="00A052E0"/>
    <w:rsid w:val="00A13E54"/>
    <w:rsid w:val="00A15745"/>
    <w:rsid w:val="00A17F63"/>
    <w:rsid w:val="00A2193B"/>
    <w:rsid w:val="00A2351A"/>
    <w:rsid w:val="00A264A9"/>
    <w:rsid w:val="00A27785"/>
    <w:rsid w:val="00A30187"/>
    <w:rsid w:val="00A33D91"/>
    <w:rsid w:val="00A3448A"/>
    <w:rsid w:val="00A36297"/>
    <w:rsid w:val="00A41E2B"/>
    <w:rsid w:val="00A44010"/>
    <w:rsid w:val="00A45B74"/>
    <w:rsid w:val="00A476FB"/>
    <w:rsid w:val="00A52E1D"/>
    <w:rsid w:val="00A61499"/>
    <w:rsid w:val="00A62A77"/>
    <w:rsid w:val="00A63483"/>
    <w:rsid w:val="00A64CED"/>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5778"/>
    <w:rsid w:val="00B664C7"/>
    <w:rsid w:val="00B739F6"/>
    <w:rsid w:val="00B75A51"/>
    <w:rsid w:val="00B81A6C"/>
    <w:rsid w:val="00B83811"/>
    <w:rsid w:val="00B83A9B"/>
    <w:rsid w:val="00B85DE5"/>
    <w:rsid w:val="00B90F73"/>
    <w:rsid w:val="00B93B59"/>
    <w:rsid w:val="00B9406A"/>
    <w:rsid w:val="00BA2280"/>
    <w:rsid w:val="00BA2A04"/>
    <w:rsid w:val="00BA2A08"/>
    <w:rsid w:val="00BA2F49"/>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6AA6"/>
    <w:rsid w:val="00C279B5"/>
    <w:rsid w:val="00C27C45"/>
    <w:rsid w:val="00C3719D"/>
    <w:rsid w:val="00C54995"/>
    <w:rsid w:val="00C54D41"/>
    <w:rsid w:val="00C60783"/>
    <w:rsid w:val="00C64672"/>
    <w:rsid w:val="00C70697"/>
    <w:rsid w:val="00C72EF4"/>
    <w:rsid w:val="00C75D2F"/>
    <w:rsid w:val="00C767BE"/>
    <w:rsid w:val="00C76E3C"/>
    <w:rsid w:val="00C81568"/>
    <w:rsid w:val="00C82077"/>
    <w:rsid w:val="00C87563"/>
    <w:rsid w:val="00C9027A"/>
    <w:rsid w:val="00C9068E"/>
    <w:rsid w:val="00C93C4B"/>
    <w:rsid w:val="00C944AB"/>
    <w:rsid w:val="00C95B40"/>
    <w:rsid w:val="00CA1068"/>
    <w:rsid w:val="00CA1ED8"/>
    <w:rsid w:val="00CA2417"/>
    <w:rsid w:val="00CA2734"/>
    <w:rsid w:val="00CB1F63"/>
    <w:rsid w:val="00CB7170"/>
    <w:rsid w:val="00CC040E"/>
    <w:rsid w:val="00CC111F"/>
    <w:rsid w:val="00CC2011"/>
    <w:rsid w:val="00CC3EA0"/>
    <w:rsid w:val="00CC7B45"/>
    <w:rsid w:val="00CD0D9B"/>
    <w:rsid w:val="00CD1188"/>
    <w:rsid w:val="00CD2ED1"/>
    <w:rsid w:val="00CD337B"/>
    <w:rsid w:val="00CE0424"/>
    <w:rsid w:val="00CE1093"/>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8A5"/>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732"/>
    <w:rsid w:val="00DC2275"/>
    <w:rsid w:val="00DC2639"/>
    <w:rsid w:val="00DC2D36"/>
    <w:rsid w:val="00DC53EF"/>
    <w:rsid w:val="00DE20BB"/>
    <w:rsid w:val="00DE5608"/>
    <w:rsid w:val="00DE58D0"/>
    <w:rsid w:val="00DE654F"/>
    <w:rsid w:val="00DF0B6E"/>
    <w:rsid w:val="00DF15E0"/>
    <w:rsid w:val="00DF37A0"/>
    <w:rsid w:val="00DF3C6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36D"/>
    <w:rsid w:val="00E64434"/>
    <w:rsid w:val="00E64B80"/>
    <w:rsid w:val="00E67C51"/>
    <w:rsid w:val="00E70167"/>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1804"/>
    <w:rsid w:val="00F15FA5"/>
    <w:rsid w:val="00F209B7"/>
    <w:rsid w:val="00F2376F"/>
    <w:rsid w:val="00F243D8"/>
    <w:rsid w:val="00F30828"/>
    <w:rsid w:val="00F313D6"/>
    <w:rsid w:val="00F333D7"/>
    <w:rsid w:val="00F357E3"/>
    <w:rsid w:val="00F361F4"/>
    <w:rsid w:val="00F40F0C"/>
    <w:rsid w:val="00F4766C"/>
    <w:rsid w:val="00F5060E"/>
    <w:rsid w:val="00F507D1"/>
    <w:rsid w:val="00F519CE"/>
    <w:rsid w:val="00F51ADA"/>
    <w:rsid w:val="00F607C5"/>
    <w:rsid w:val="00F60DEA"/>
    <w:rsid w:val="00F6302A"/>
    <w:rsid w:val="00F64C2B"/>
    <w:rsid w:val="00F651BE"/>
    <w:rsid w:val="00F67F53"/>
    <w:rsid w:val="00F703BE"/>
    <w:rsid w:val="00F70F23"/>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A6D3C"/>
    <w:rsid w:val="00FB1488"/>
    <w:rsid w:val="00FB18B9"/>
    <w:rsid w:val="00FB4417"/>
    <w:rsid w:val="00FB4C80"/>
    <w:rsid w:val="00FB6A6A"/>
    <w:rsid w:val="00FC01ED"/>
    <w:rsid w:val="00FC7429"/>
    <w:rsid w:val="00FD07F6"/>
    <w:rsid w:val="00FD1EC8"/>
    <w:rsid w:val="00FD47ED"/>
    <w:rsid w:val="00FD665E"/>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aliases w:val="h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7A4392"/>
    <w:pPr>
      <w:widowControl w:val="0"/>
      <w:overflowPunct/>
      <w:autoSpaceDE/>
      <w:autoSpaceDN/>
      <w:adjustRightInd/>
      <w:spacing w:after="240" w:line="259" w:lineRule="auto"/>
      <w:jc w:val="left"/>
      <w:textAlignment w:val="auto"/>
    </w:pPr>
    <w:rPr>
      <w:rFonts w:ascii="Calibri" w:eastAsia="SimSun" w:hAnsi="Calibri" w:cstheme="minorBidi"/>
      <w:kern w:val="2"/>
      <w:sz w:val="24"/>
      <w:szCs w:val="22"/>
      <w:lang w:val="en-US" w:eastAsia="en-US"/>
    </w:rPr>
  </w:style>
  <w:style w:type="character" w:customStyle="1" w:styleId="textChar">
    <w:name w:val="text Char"/>
    <w:link w:val="text"/>
    <w:rsid w:val="007A4392"/>
    <w:rPr>
      <w:rFonts w:ascii="Calibri" w:eastAsia="SimSun" w:hAnsi="Calibri" w:cstheme="minorBidi"/>
      <w:kern w:val="2"/>
      <w:sz w:val="24"/>
      <w:szCs w:val="22"/>
    </w:rPr>
  </w:style>
  <w:style w:type="character" w:customStyle="1" w:styleId="B1Zchn">
    <w:name w:val="B1 Zchn"/>
    <w:link w:val="B1"/>
    <w:rsid w:val="00562960"/>
    <w:rPr>
      <w:rFonts w:ascii="Times New Roman" w:hAnsi="Times New Roman"/>
      <w:lang w:val="en-GB"/>
    </w:rPr>
  </w:style>
  <w:style w:type="paragraph" w:customStyle="1" w:styleId="PL">
    <w:name w:val="PL"/>
    <w:link w:val="PLChar"/>
    <w:rsid w:val="00562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62960"/>
    <w:rPr>
      <w:rFonts w:ascii="Courier New" w:hAnsi="Courier New"/>
      <w:noProof/>
      <w:sz w:val="16"/>
    </w:rPr>
  </w:style>
  <w:style w:type="character" w:styleId="PlaceholderText">
    <w:name w:val="Placeholder Text"/>
    <w:basedOn w:val="DefaultParagraphFont"/>
    <w:uiPriority w:val="99"/>
    <w:semiHidden/>
    <w:rsid w:val="0056296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678277">
      <w:bodyDiv w:val="1"/>
      <w:marLeft w:val="0"/>
      <w:marRight w:val="0"/>
      <w:marTop w:val="0"/>
      <w:marBottom w:val="0"/>
      <w:divBdr>
        <w:top w:val="none" w:sz="0" w:space="0" w:color="auto"/>
        <w:left w:val="none" w:sz="0" w:space="0" w:color="auto"/>
        <w:bottom w:val="none" w:sz="0" w:space="0" w:color="auto"/>
        <w:right w:val="none" w:sz="0" w:space="0" w:color="auto"/>
      </w:divBdr>
    </w:div>
    <w:div w:id="99903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CD361A73-098D-42EF-943E-B583BCF67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3438</TotalTime>
  <Pages>1</Pages>
  <Words>2376</Words>
  <Characters>13546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61</cp:revision>
  <cp:lastPrinted>2008-02-01T00:09:00Z</cp:lastPrinted>
  <dcterms:created xsi:type="dcterms:W3CDTF">2018-01-05T23:46:00Z</dcterms:created>
  <dcterms:modified xsi:type="dcterms:W3CDTF">2018-01-22T18:01:00Z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